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2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1984"/>
        <w:gridCol w:w="1276"/>
        <w:gridCol w:w="1134"/>
        <w:gridCol w:w="776"/>
        <w:gridCol w:w="933"/>
        <w:gridCol w:w="1162"/>
        <w:gridCol w:w="816"/>
        <w:gridCol w:w="933"/>
        <w:gridCol w:w="1759"/>
        <w:gridCol w:w="1752"/>
        <w:gridCol w:w="970"/>
        <w:gridCol w:w="1759"/>
        <w:gridCol w:w="1759"/>
        <w:gridCol w:w="1759"/>
        <w:gridCol w:w="1759"/>
      </w:tblGrid>
      <w:tr w:rsidR="000F1BE3" w:rsidRPr="00103757" w:rsidTr="009C4B08">
        <w:trPr>
          <w:gridAfter w:val="4"/>
          <w:wAfter w:w="7036" w:type="dxa"/>
          <w:cantSplit/>
          <w:trHeight w:val="1408"/>
        </w:trPr>
        <w:tc>
          <w:tcPr>
            <w:tcW w:w="70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  <w:p w:rsidR="000F1BE3" w:rsidRPr="00985786" w:rsidRDefault="000F1BE3" w:rsidP="009C4B08">
            <w:pPr>
              <w:jc w:val="center"/>
            </w:pPr>
            <w:r w:rsidRPr="00985786">
              <w:t>№</w:t>
            </w:r>
          </w:p>
          <w:p w:rsidR="000F1BE3" w:rsidRPr="00985786" w:rsidRDefault="000F1BE3" w:rsidP="009C4B08">
            <w:pPr>
              <w:jc w:val="center"/>
            </w:pPr>
            <w:r w:rsidRPr="00985786"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Объекты недвижимости, находящиеся в пользовании</w:t>
            </w:r>
          </w:p>
        </w:tc>
        <w:tc>
          <w:tcPr>
            <w:tcW w:w="1759" w:type="dxa"/>
            <w:vMerge w:val="restart"/>
            <w:textDirection w:val="btLr"/>
            <w:vAlign w:val="center"/>
          </w:tcPr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Транспортные средства (вид, марка)</w:t>
            </w:r>
          </w:p>
        </w:tc>
        <w:tc>
          <w:tcPr>
            <w:tcW w:w="1752" w:type="dxa"/>
            <w:vMerge w:val="restart"/>
            <w:textDirection w:val="btLr"/>
            <w:vAlign w:val="center"/>
          </w:tcPr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Декларированный годовой доход (руб.)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Сведения об источниках получения средств, за счет которых совершена сделка</w:t>
            </w:r>
            <w:r w:rsidRPr="00985786">
              <w:rPr>
                <w:rStyle w:val="FootnoteReference"/>
              </w:rPr>
              <w:footnoteReference w:id="1"/>
            </w:r>
          </w:p>
        </w:tc>
      </w:tr>
      <w:tr w:rsidR="000F1BE3" w:rsidRPr="00103757" w:rsidTr="009C4B08">
        <w:trPr>
          <w:gridAfter w:val="4"/>
          <w:wAfter w:w="7036" w:type="dxa"/>
          <w:cantSplit/>
          <w:trHeight w:val="1709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85786">
              <w:t>Площадь</w:t>
            </w:r>
          </w:p>
          <w:p w:rsidR="000F1BE3" w:rsidRPr="00985786" w:rsidRDefault="000F1BE3" w:rsidP="009C4B08">
            <w:pPr>
              <w:jc w:val="center"/>
            </w:pPr>
            <w:r w:rsidRPr="00985786"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Страна расположения</w:t>
            </w:r>
          </w:p>
        </w:tc>
        <w:tc>
          <w:tcPr>
            <w:tcW w:w="1162" w:type="dxa"/>
            <w:textDirection w:val="btLr"/>
            <w:vAlign w:val="center"/>
          </w:tcPr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Вид объекта</w:t>
            </w:r>
          </w:p>
        </w:tc>
        <w:tc>
          <w:tcPr>
            <w:tcW w:w="816" w:type="dxa"/>
            <w:textDirection w:val="btLr"/>
            <w:vAlign w:val="center"/>
          </w:tcPr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Площадь</w:t>
            </w:r>
          </w:p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0F1BE3" w:rsidRPr="00985786" w:rsidRDefault="000F1BE3" w:rsidP="009C4B08">
            <w:pPr>
              <w:ind w:left="113" w:right="113"/>
              <w:jc w:val="center"/>
            </w:pPr>
            <w:r w:rsidRPr="00985786">
              <w:t>Страна расположения</w:t>
            </w:r>
          </w:p>
          <w:p w:rsidR="000F1BE3" w:rsidRPr="00985786" w:rsidRDefault="000F1BE3" w:rsidP="009C4B08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752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970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9C4B08" w:rsidRDefault="000F1BE3">
            <w:pPr>
              <w:rPr>
                <w:highlight w:val="yellow"/>
              </w:rPr>
            </w:pPr>
            <w:r w:rsidRPr="00985786">
              <w:t>1</w:t>
            </w:r>
          </w:p>
        </w:tc>
        <w:tc>
          <w:tcPr>
            <w:tcW w:w="1985" w:type="dxa"/>
            <w:vMerge w:val="restart"/>
          </w:tcPr>
          <w:p w:rsidR="000F1BE3" w:rsidRPr="00985786" w:rsidRDefault="000F1BE3" w:rsidP="009C4B08">
            <w:pPr>
              <w:widowControl w:val="0"/>
            </w:pPr>
            <w:r w:rsidRPr="00985786">
              <w:t xml:space="preserve">ЮРЬЕВ </w:t>
            </w:r>
          </w:p>
          <w:p w:rsidR="000F1BE3" w:rsidRPr="00985786" w:rsidRDefault="000F1BE3" w:rsidP="009C4B08">
            <w:pPr>
              <w:widowControl w:val="0"/>
            </w:pPr>
            <w:r w:rsidRPr="00985786">
              <w:t>Андрей Геннадьевич</w:t>
            </w:r>
          </w:p>
        </w:tc>
        <w:tc>
          <w:tcPr>
            <w:tcW w:w="1984" w:type="dxa"/>
            <w:vMerge w:val="restart"/>
          </w:tcPr>
          <w:p w:rsidR="000F1BE3" w:rsidRPr="00985786" w:rsidRDefault="000F1BE3" w:rsidP="009C4B08">
            <w:pPr>
              <w:widowControl w:val="0"/>
              <w:jc w:val="center"/>
            </w:pPr>
            <w:r w:rsidRPr="00985786">
              <w:t xml:space="preserve">Председатель </w:t>
            </w: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67,2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896864,62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217A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307,4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217A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Земельный участок под домами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685,0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217A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57,4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217A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гараж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22,0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985786" w:rsidTr="009C4B08">
        <w:trPr>
          <w:gridAfter w:val="4"/>
          <w:wAfter w:w="7036" w:type="dxa"/>
          <w:trHeight w:val="227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9C4B08" w:rsidRDefault="000F1BE3" w:rsidP="00C217A3">
            <w:pPr>
              <w:rPr>
                <w:highlight w:val="yellow"/>
              </w:rPr>
            </w:pPr>
            <w:r w:rsidRPr="00985786">
              <w:t>супруга</w:t>
            </w:r>
          </w:p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Нежилое здание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12,0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Нежилое здание (1/2 доли)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12,0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Hyundai</w:t>
            </w:r>
            <w:r w:rsidRPr="00985786">
              <w:t xml:space="preserve"> </w:t>
            </w:r>
            <w:r w:rsidRPr="009C4B08">
              <w:rPr>
                <w:lang w:val="en-US"/>
              </w:rPr>
              <w:t xml:space="preserve">Creta, </w:t>
            </w:r>
            <w:r w:rsidRPr="00985786">
              <w:t>2</w:t>
            </w:r>
            <w:r w:rsidRPr="009C4B08">
              <w:rPr>
                <w:lang w:val="en-US"/>
              </w:rPr>
              <w:t>019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467975,50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</w:tr>
      <w:tr w:rsidR="000F1BE3" w:rsidRPr="00985786" w:rsidTr="009C4B08">
        <w:trPr>
          <w:gridAfter w:val="4"/>
          <w:wAfter w:w="7036" w:type="dxa"/>
          <w:trHeight w:val="175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85786" w:rsidRDefault="000F1BE3" w:rsidP="00C217A3"/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2115,2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</w:tr>
      <w:tr w:rsidR="000F1BE3" w:rsidRPr="00985786" w:rsidTr="009C4B08">
        <w:trPr>
          <w:gridAfter w:val="4"/>
          <w:wAfter w:w="7036" w:type="dxa"/>
          <w:trHeight w:val="200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85786" w:rsidRDefault="000F1BE3" w:rsidP="00C217A3"/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685,0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</w:tr>
      <w:tr w:rsidR="000F1BE3" w:rsidRPr="00985786" w:rsidTr="009C4B08">
        <w:trPr>
          <w:gridAfter w:val="4"/>
          <w:wAfter w:w="7036" w:type="dxa"/>
          <w:trHeight w:val="463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85786" w:rsidRDefault="000F1BE3" w:rsidP="00C217A3"/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307,4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217A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  <w:r w:rsidRPr="0098578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57,4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262"/>
        </w:trPr>
        <w:tc>
          <w:tcPr>
            <w:tcW w:w="709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985786" w:rsidRDefault="000F1BE3" w:rsidP="002C1C0C">
            <w:r w:rsidRPr="0098578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985786" w:rsidRDefault="000F1BE3" w:rsidP="002C1C0C"/>
        </w:tc>
        <w:tc>
          <w:tcPr>
            <w:tcW w:w="1276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685,0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300"/>
        </w:trPr>
        <w:tc>
          <w:tcPr>
            <w:tcW w:w="709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85786" w:rsidRDefault="000F1BE3" w:rsidP="002C1C0C"/>
        </w:tc>
        <w:tc>
          <w:tcPr>
            <w:tcW w:w="1984" w:type="dxa"/>
            <w:vMerge/>
          </w:tcPr>
          <w:p w:rsidR="000F1BE3" w:rsidRPr="00985786" w:rsidRDefault="000F1BE3" w:rsidP="002C1C0C"/>
        </w:tc>
        <w:tc>
          <w:tcPr>
            <w:tcW w:w="12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307,4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263"/>
        </w:trPr>
        <w:tc>
          <w:tcPr>
            <w:tcW w:w="709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85786" w:rsidRDefault="000F1BE3" w:rsidP="002C1C0C"/>
        </w:tc>
        <w:tc>
          <w:tcPr>
            <w:tcW w:w="1984" w:type="dxa"/>
            <w:vMerge/>
          </w:tcPr>
          <w:p w:rsidR="000F1BE3" w:rsidRPr="00985786" w:rsidRDefault="000F1BE3" w:rsidP="002C1C0C"/>
        </w:tc>
        <w:tc>
          <w:tcPr>
            <w:tcW w:w="12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57,4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85786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276"/>
        </w:trPr>
        <w:tc>
          <w:tcPr>
            <w:tcW w:w="709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985786" w:rsidRDefault="000F1BE3" w:rsidP="002C1C0C">
            <w:r w:rsidRPr="00985786"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0F1BE3" w:rsidRPr="00985786" w:rsidRDefault="000F1BE3" w:rsidP="002C1C0C"/>
        </w:tc>
        <w:tc>
          <w:tcPr>
            <w:tcW w:w="1276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685,0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110"/>
        </w:trPr>
        <w:tc>
          <w:tcPr>
            <w:tcW w:w="709" w:type="dxa"/>
            <w:vMerge w:val="restart"/>
            <w:tcBorders>
              <w:top w:val="nil"/>
            </w:tcBorders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307,4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63"/>
        </w:trPr>
        <w:tc>
          <w:tcPr>
            <w:tcW w:w="709" w:type="dxa"/>
            <w:vMerge/>
            <w:tcBorders>
              <w:top w:val="nil"/>
            </w:tcBorders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2C1C0C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  <w:r w:rsidRPr="0098578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57,4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435C9E" w:rsidRDefault="000F1BE3" w:rsidP="002C1C0C">
            <w:r>
              <w:t>2</w:t>
            </w:r>
          </w:p>
        </w:tc>
        <w:tc>
          <w:tcPr>
            <w:tcW w:w="1985" w:type="dxa"/>
            <w:vMerge w:val="restart"/>
          </w:tcPr>
          <w:p w:rsidR="000F1BE3" w:rsidRPr="00435C9E" w:rsidRDefault="000F1BE3" w:rsidP="002C1C0C">
            <w:r w:rsidRPr="00435C9E">
              <w:t>АРТЕМОВА Виктория Вячеславовна</w:t>
            </w:r>
          </w:p>
        </w:tc>
        <w:tc>
          <w:tcPr>
            <w:tcW w:w="1984" w:type="dxa"/>
            <w:vMerge w:val="restart"/>
          </w:tcPr>
          <w:p w:rsidR="000F1BE3" w:rsidRPr="00435C9E" w:rsidRDefault="000F1BE3" w:rsidP="002C1C0C">
            <w:r w:rsidRPr="00435C9E">
              <w:t>Заместитель начальника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55,5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522700,33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435C9E" w:rsidRDefault="000F1BE3" w:rsidP="002C1C0C"/>
        </w:tc>
        <w:tc>
          <w:tcPr>
            <w:tcW w:w="1985" w:type="dxa"/>
            <w:vMerge/>
          </w:tcPr>
          <w:p w:rsidR="000F1BE3" w:rsidRPr="00435C9E" w:rsidRDefault="000F1BE3" w:rsidP="002C1C0C"/>
        </w:tc>
        <w:tc>
          <w:tcPr>
            <w:tcW w:w="1984" w:type="dxa"/>
            <w:vMerge/>
          </w:tcPr>
          <w:p w:rsidR="000F1BE3" w:rsidRPr="00435C9E" w:rsidRDefault="000F1BE3" w:rsidP="002C1C0C"/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гараж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18,9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562"/>
        </w:trPr>
        <w:tc>
          <w:tcPr>
            <w:tcW w:w="709" w:type="dxa"/>
            <w:vMerge/>
          </w:tcPr>
          <w:p w:rsidR="000F1BE3" w:rsidRPr="00435C9E" w:rsidRDefault="000F1BE3" w:rsidP="002C1C0C"/>
        </w:tc>
        <w:tc>
          <w:tcPr>
            <w:tcW w:w="1985" w:type="dxa"/>
            <w:vMerge w:val="restart"/>
          </w:tcPr>
          <w:p w:rsidR="000F1BE3" w:rsidRPr="00435C9E" w:rsidRDefault="000F1BE3" w:rsidP="002C1C0C">
            <w:r w:rsidRPr="00435C9E">
              <w:t>супруг</w:t>
            </w:r>
          </w:p>
        </w:tc>
        <w:tc>
          <w:tcPr>
            <w:tcW w:w="1984" w:type="dxa"/>
            <w:vMerge/>
          </w:tcPr>
          <w:p w:rsidR="000F1BE3" w:rsidRPr="00435C9E" w:rsidRDefault="000F1BE3" w:rsidP="002C1C0C"/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55,5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435C9E">
              <w:t>гараж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18,9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759" w:type="dxa"/>
            <w:vMerge w:val="restart"/>
          </w:tcPr>
          <w:p w:rsidR="000F1BE3" w:rsidRPr="00435C9E" w:rsidRDefault="000F1BE3" w:rsidP="009C4B08">
            <w:pPr>
              <w:jc w:val="center"/>
            </w:pPr>
          </w:p>
          <w:p w:rsidR="000F1BE3" w:rsidRPr="00435C9E" w:rsidRDefault="000F1BE3" w:rsidP="009C4B08">
            <w:pPr>
              <w:jc w:val="center"/>
            </w:pPr>
            <w:r w:rsidRPr="00435C9E">
              <w:t>Автомобиль Шевроле Ланос</w:t>
            </w:r>
          </w:p>
        </w:tc>
        <w:tc>
          <w:tcPr>
            <w:tcW w:w="1752" w:type="dxa"/>
            <w:vMerge w:val="restart"/>
          </w:tcPr>
          <w:p w:rsidR="000F1BE3" w:rsidRPr="00435C9E" w:rsidRDefault="000F1BE3" w:rsidP="009C4B08">
            <w:pPr>
              <w:jc w:val="center"/>
            </w:pPr>
          </w:p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E713D8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E713D8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E713D8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Земельный участок садовый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долевая (1/2)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798,0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E713D8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E713D8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E713D8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гараж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долевая (1/2)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21,8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6D3CB7" w:rsidRDefault="000F1BE3" w:rsidP="009C3E7C">
            <w:r>
              <w:t>3</w:t>
            </w:r>
          </w:p>
        </w:tc>
        <w:tc>
          <w:tcPr>
            <w:tcW w:w="1985" w:type="dxa"/>
            <w:vMerge w:val="restart"/>
          </w:tcPr>
          <w:p w:rsidR="000F1BE3" w:rsidRPr="006D3CB7" w:rsidRDefault="000F1BE3" w:rsidP="009C3E7C">
            <w:r w:rsidRPr="006D3CB7">
              <w:t>БАБИЧЕВА Ольга Анатольевна</w:t>
            </w:r>
          </w:p>
        </w:tc>
        <w:tc>
          <w:tcPr>
            <w:tcW w:w="1984" w:type="dxa"/>
            <w:vMerge w:val="restart"/>
          </w:tcPr>
          <w:p w:rsidR="000F1BE3" w:rsidRPr="006D3CB7" w:rsidRDefault="000F1BE3" w:rsidP="009C3E7C">
            <w:r w:rsidRPr="006D3CB7">
              <w:t>Заместитель начальника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64,0</w:t>
            </w:r>
          </w:p>
        </w:tc>
        <w:tc>
          <w:tcPr>
            <w:tcW w:w="933" w:type="dxa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Автомобиль Рено Меган</w:t>
            </w:r>
          </w:p>
        </w:tc>
        <w:tc>
          <w:tcPr>
            <w:tcW w:w="1752" w:type="dxa"/>
            <w:vMerge w:val="restart"/>
          </w:tcPr>
          <w:p w:rsidR="000F1BE3" w:rsidRPr="006D3CB7" w:rsidRDefault="000F1BE3" w:rsidP="009C4B08">
            <w:pPr>
              <w:jc w:val="center"/>
            </w:pPr>
          </w:p>
          <w:p w:rsidR="000F1BE3" w:rsidRPr="006D3CB7" w:rsidRDefault="000F1BE3" w:rsidP="009C4B08">
            <w:pPr>
              <w:jc w:val="center"/>
            </w:pPr>
          </w:p>
          <w:p w:rsidR="000F1BE3" w:rsidRPr="006D3CB7" w:rsidRDefault="000F1BE3" w:rsidP="009C4B08">
            <w:pPr>
              <w:jc w:val="center"/>
            </w:pPr>
          </w:p>
          <w:p w:rsidR="000F1BE3" w:rsidRPr="006D3CB7" w:rsidRDefault="000F1BE3" w:rsidP="009C4B08">
            <w:pPr>
              <w:jc w:val="center"/>
            </w:pPr>
          </w:p>
          <w:p w:rsidR="000F1BE3" w:rsidRPr="006D3CB7" w:rsidRDefault="000F1BE3" w:rsidP="009C4B08">
            <w:pPr>
              <w:jc w:val="center"/>
            </w:pPr>
            <w:r w:rsidRPr="006D3CB7">
              <w:t>519225,88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6D3CB7" w:rsidRDefault="000F1BE3" w:rsidP="009C4B08">
            <w:pPr>
              <w:jc w:val="center"/>
            </w:pPr>
            <w:r w:rsidRPr="006D3CB7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гараж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69,4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40,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0F1BE3" w:rsidRPr="009C4B08" w:rsidRDefault="000F1BE3" w:rsidP="009C3E7C">
            <w:pPr>
              <w:rPr>
                <w:highlight w:val="yellow"/>
              </w:rPr>
            </w:pPr>
            <w:r w:rsidRPr="008A1BBB">
              <w:t>супруг</w:t>
            </w:r>
          </w:p>
        </w:tc>
        <w:tc>
          <w:tcPr>
            <w:tcW w:w="1984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1162" w:type="dxa"/>
            <w:vAlign w:val="center"/>
          </w:tcPr>
          <w:p w:rsidR="000F1BE3" w:rsidRPr="008A1BBB" w:rsidRDefault="000F1BE3" w:rsidP="009C4B08">
            <w:pPr>
              <w:jc w:val="center"/>
            </w:pPr>
            <w:r w:rsidRPr="008A1BBB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8A1BBB" w:rsidRDefault="000F1BE3" w:rsidP="009C4B08">
            <w:pPr>
              <w:jc w:val="center"/>
            </w:pPr>
            <w:r w:rsidRPr="008A1BBB">
              <w:t>64,0</w:t>
            </w:r>
          </w:p>
        </w:tc>
        <w:tc>
          <w:tcPr>
            <w:tcW w:w="933" w:type="dxa"/>
            <w:vAlign w:val="center"/>
          </w:tcPr>
          <w:p w:rsidR="000F1BE3" w:rsidRPr="008A1BBB" w:rsidRDefault="000F1BE3" w:rsidP="009C4B08">
            <w:pPr>
              <w:jc w:val="center"/>
            </w:pPr>
            <w:r w:rsidRPr="008A1BBB">
              <w:t>Россия</w:t>
            </w:r>
          </w:p>
        </w:tc>
        <w:tc>
          <w:tcPr>
            <w:tcW w:w="1759" w:type="dxa"/>
          </w:tcPr>
          <w:p w:rsidR="000F1BE3" w:rsidRPr="008A1BBB" w:rsidRDefault="000F1BE3" w:rsidP="009C4B08">
            <w:pPr>
              <w:jc w:val="center"/>
            </w:pPr>
            <w:r w:rsidRPr="008A1BBB">
              <w:t>Автомобиль</w:t>
            </w:r>
          </w:p>
          <w:p w:rsidR="000F1BE3" w:rsidRPr="008A1BBB" w:rsidRDefault="000F1BE3" w:rsidP="009C4B08">
            <w:pPr>
              <w:jc w:val="center"/>
            </w:pPr>
            <w:r w:rsidRPr="008A1BBB">
              <w:t>ГАЗ 31105</w:t>
            </w:r>
          </w:p>
        </w:tc>
        <w:tc>
          <w:tcPr>
            <w:tcW w:w="1752" w:type="dxa"/>
          </w:tcPr>
          <w:p w:rsidR="000F1BE3" w:rsidRPr="009C4B08" w:rsidRDefault="000F1BE3" w:rsidP="009C4B08">
            <w:pPr>
              <w:jc w:val="center"/>
              <w:rPr>
                <w:b/>
              </w:rPr>
            </w:pPr>
            <w:r>
              <w:t>150548,72</w:t>
            </w:r>
          </w:p>
        </w:tc>
        <w:tc>
          <w:tcPr>
            <w:tcW w:w="970" w:type="dxa"/>
            <w:vAlign w:val="center"/>
          </w:tcPr>
          <w:p w:rsidR="000F1BE3" w:rsidRPr="008A1BBB" w:rsidRDefault="000F1BE3" w:rsidP="009C4B08">
            <w:pPr>
              <w:jc w:val="center"/>
            </w:pPr>
            <w:r w:rsidRPr="008A1BBB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  <w:tcBorders>
              <w:top w:val="nil"/>
            </w:tcBorders>
          </w:tcPr>
          <w:p w:rsidR="000F1BE3" w:rsidRPr="0065448A" w:rsidRDefault="000F1BE3" w:rsidP="009C3E7C">
            <w:r>
              <w:t>4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0F1BE3" w:rsidRPr="0065448A" w:rsidRDefault="000F1BE3" w:rsidP="009C3E7C">
            <w:r w:rsidRPr="0065448A">
              <w:t>БЕК Михаил Игоревич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0F1BE3" w:rsidRPr="0065448A" w:rsidRDefault="000F1BE3" w:rsidP="009C3E7C">
            <w:r w:rsidRPr="0065448A">
              <w:t>Главный специалист сектора демонтажа нестационарных объектов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Земельный участок для ИЖС</w:t>
            </w:r>
          </w:p>
        </w:tc>
        <w:tc>
          <w:tcPr>
            <w:tcW w:w="1134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916,0</w:t>
            </w:r>
          </w:p>
        </w:tc>
        <w:tc>
          <w:tcPr>
            <w:tcW w:w="933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1759" w:type="dxa"/>
            <w:vMerge w:val="restart"/>
          </w:tcPr>
          <w:p w:rsidR="000F1BE3" w:rsidRPr="0065448A" w:rsidRDefault="000F1BE3" w:rsidP="009C4B08">
            <w:pPr>
              <w:jc w:val="center"/>
            </w:pPr>
            <w:r w:rsidRPr="0065448A">
              <w:t>Автомобиль</w:t>
            </w:r>
          </w:p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65448A">
              <w:t xml:space="preserve">Сузуки </w:t>
            </w:r>
            <w:r w:rsidRPr="009C4B08">
              <w:rPr>
                <w:lang w:val="en-US"/>
              </w:rPr>
              <w:t>GRAND VITARA</w:t>
            </w:r>
          </w:p>
        </w:tc>
        <w:tc>
          <w:tcPr>
            <w:tcW w:w="1752" w:type="dxa"/>
            <w:vMerge w:val="restart"/>
          </w:tcPr>
          <w:p w:rsidR="000F1BE3" w:rsidRPr="0065448A" w:rsidRDefault="000F1BE3" w:rsidP="009C4B08">
            <w:pPr>
              <w:jc w:val="center"/>
            </w:pPr>
            <w:r w:rsidRPr="0065448A">
              <w:t>502683,57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65448A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65448A" w:rsidRDefault="000F1BE3" w:rsidP="009C3E7C"/>
        </w:tc>
        <w:tc>
          <w:tcPr>
            <w:tcW w:w="1985" w:type="dxa"/>
            <w:vMerge/>
            <w:tcBorders>
              <w:top w:val="nil"/>
            </w:tcBorders>
          </w:tcPr>
          <w:p w:rsidR="000F1BE3" w:rsidRPr="0065448A" w:rsidRDefault="000F1BE3" w:rsidP="009C3E7C"/>
        </w:tc>
        <w:tc>
          <w:tcPr>
            <w:tcW w:w="1984" w:type="dxa"/>
            <w:vMerge/>
            <w:tcBorders>
              <w:top w:val="nil"/>
            </w:tcBorders>
          </w:tcPr>
          <w:p w:rsidR="000F1BE3" w:rsidRPr="0065448A" w:rsidRDefault="000F1BE3" w:rsidP="009C3E7C"/>
        </w:tc>
        <w:tc>
          <w:tcPr>
            <w:tcW w:w="12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Долевая(1/3)</w:t>
            </w:r>
          </w:p>
        </w:tc>
        <w:tc>
          <w:tcPr>
            <w:tcW w:w="7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53,4</w:t>
            </w:r>
          </w:p>
        </w:tc>
        <w:tc>
          <w:tcPr>
            <w:tcW w:w="933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1759" w:type="dxa"/>
            <w:vMerge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1752" w:type="dxa"/>
            <w:vMerge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65448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65448A" w:rsidRDefault="000F1BE3" w:rsidP="009C3E7C"/>
        </w:tc>
        <w:tc>
          <w:tcPr>
            <w:tcW w:w="1985" w:type="dxa"/>
            <w:vMerge w:val="restart"/>
          </w:tcPr>
          <w:p w:rsidR="000F1BE3" w:rsidRPr="0065448A" w:rsidRDefault="000F1BE3" w:rsidP="009C3E7C">
            <w:r w:rsidRPr="0065448A">
              <w:t>супруга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0F1BE3" w:rsidRPr="0065448A" w:rsidRDefault="000F1BE3" w:rsidP="009C3E7C"/>
        </w:tc>
        <w:tc>
          <w:tcPr>
            <w:tcW w:w="12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Долевая(1/3)</w:t>
            </w:r>
          </w:p>
        </w:tc>
        <w:tc>
          <w:tcPr>
            <w:tcW w:w="7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53,4</w:t>
            </w:r>
          </w:p>
        </w:tc>
        <w:tc>
          <w:tcPr>
            <w:tcW w:w="933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Россия</w:t>
            </w:r>
          </w:p>
        </w:tc>
        <w:tc>
          <w:tcPr>
            <w:tcW w:w="1162" w:type="dxa"/>
            <w:tcBorders>
              <w:bottom w:val="nil"/>
            </w:tcBorders>
            <w:vAlign w:val="center"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816" w:type="dxa"/>
            <w:tcBorders>
              <w:bottom w:val="nil"/>
            </w:tcBorders>
            <w:vAlign w:val="center"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933" w:type="dxa"/>
            <w:tcBorders>
              <w:bottom w:val="nil"/>
            </w:tcBorders>
            <w:vAlign w:val="center"/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1759" w:type="dxa"/>
            <w:tcBorders>
              <w:bottom w:val="nil"/>
            </w:tcBorders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1752" w:type="dxa"/>
            <w:tcBorders>
              <w:bottom w:val="nil"/>
            </w:tcBorders>
          </w:tcPr>
          <w:p w:rsidR="000F1BE3" w:rsidRPr="0065448A" w:rsidRDefault="000F1BE3" w:rsidP="009C4B08">
            <w:pPr>
              <w:jc w:val="center"/>
            </w:pPr>
            <w:r w:rsidRPr="0065448A">
              <w:t>87956,53</w:t>
            </w:r>
          </w:p>
        </w:tc>
        <w:tc>
          <w:tcPr>
            <w:tcW w:w="970" w:type="dxa"/>
            <w:vMerge w:val="restart"/>
            <w:tcBorders>
              <w:bottom w:val="nil"/>
            </w:tcBorders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  <w:p w:rsidR="000F1BE3" w:rsidRPr="0065448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65448A" w:rsidRDefault="000F1BE3" w:rsidP="009C3E7C"/>
        </w:tc>
        <w:tc>
          <w:tcPr>
            <w:tcW w:w="1985" w:type="dxa"/>
            <w:vMerge/>
          </w:tcPr>
          <w:p w:rsidR="000F1BE3" w:rsidRPr="0065448A" w:rsidRDefault="000F1BE3" w:rsidP="009C3E7C"/>
        </w:tc>
        <w:tc>
          <w:tcPr>
            <w:tcW w:w="1984" w:type="dxa"/>
            <w:vMerge/>
            <w:tcBorders>
              <w:top w:val="nil"/>
            </w:tcBorders>
          </w:tcPr>
          <w:p w:rsidR="000F1BE3" w:rsidRPr="0065448A" w:rsidRDefault="000F1BE3" w:rsidP="009C3E7C"/>
        </w:tc>
        <w:tc>
          <w:tcPr>
            <w:tcW w:w="12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Долевая(1/2)</w:t>
            </w:r>
          </w:p>
        </w:tc>
        <w:tc>
          <w:tcPr>
            <w:tcW w:w="7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46,2</w:t>
            </w:r>
          </w:p>
        </w:tc>
        <w:tc>
          <w:tcPr>
            <w:tcW w:w="933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Россия</w:t>
            </w:r>
          </w:p>
        </w:tc>
        <w:tc>
          <w:tcPr>
            <w:tcW w:w="1162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81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933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1759" w:type="dxa"/>
            <w:tcBorders>
              <w:top w:val="nil"/>
            </w:tcBorders>
          </w:tcPr>
          <w:p w:rsidR="000F1BE3" w:rsidRPr="0065448A" w:rsidRDefault="000F1BE3" w:rsidP="009C4B08">
            <w:pPr>
              <w:jc w:val="center"/>
            </w:pPr>
            <w:r>
              <w:t>н</w:t>
            </w:r>
            <w:r w:rsidRPr="0065448A">
              <w:t>е имеет</w:t>
            </w:r>
          </w:p>
        </w:tc>
        <w:tc>
          <w:tcPr>
            <w:tcW w:w="1752" w:type="dxa"/>
            <w:tcBorders>
              <w:top w:val="nil"/>
            </w:tcBorders>
          </w:tcPr>
          <w:p w:rsidR="000F1BE3" w:rsidRPr="0065448A" w:rsidRDefault="000F1BE3" w:rsidP="009C4B08">
            <w:pPr>
              <w:jc w:val="center"/>
            </w:pPr>
          </w:p>
        </w:tc>
        <w:tc>
          <w:tcPr>
            <w:tcW w:w="970" w:type="dxa"/>
            <w:vMerge/>
            <w:tcBorders>
              <w:bottom w:val="nil"/>
            </w:tcBorders>
            <w:vAlign w:val="center"/>
          </w:tcPr>
          <w:p w:rsidR="000F1BE3" w:rsidRPr="0065448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65448A" w:rsidRDefault="000F1BE3" w:rsidP="009C3E7C"/>
        </w:tc>
        <w:tc>
          <w:tcPr>
            <w:tcW w:w="1985" w:type="dxa"/>
          </w:tcPr>
          <w:p w:rsidR="000F1BE3" w:rsidRPr="0065448A" w:rsidRDefault="000F1BE3" w:rsidP="0065448A">
            <w:r w:rsidRPr="0065448A">
              <w:t>несовершеннолетний ребенок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0F1BE3" w:rsidRPr="0065448A" w:rsidRDefault="000F1BE3" w:rsidP="009C3E7C"/>
        </w:tc>
        <w:tc>
          <w:tcPr>
            <w:tcW w:w="12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Долевая(1/3)</w:t>
            </w:r>
          </w:p>
        </w:tc>
        <w:tc>
          <w:tcPr>
            <w:tcW w:w="77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53,4</w:t>
            </w:r>
          </w:p>
        </w:tc>
        <w:tc>
          <w:tcPr>
            <w:tcW w:w="933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Россия</w:t>
            </w:r>
          </w:p>
        </w:tc>
        <w:tc>
          <w:tcPr>
            <w:tcW w:w="1162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816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933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  <w:tc>
          <w:tcPr>
            <w:tcW w:w="1759" w:type="dxa"/>
          </w:tcPr>
          <w:p w:rsidR="000F1BE3" w:rsidRPr="0065448A" w:rsidRDefault="000F1BE3" w:rsidP="009C4B08">
            <w:pPr>
              <w:jc w:val="center"/>
            </w:pPr>
            <w:r w:rsidRPr="0065448A">
              <w:t>не имеет</w:t>
            </w:r>
          </w:p>
        </w:tc>
        <w:tc>
          <w:tcPr>
            <w:tcW w:w="1752" w:type="dxa"/>
          </w:tcPr>
          <w:p w:rsidR="000F1BE3" w:rsidRPr="0065448A" w:rsidRDefault="000F1BE3" w:rsidP="009C4B08">
            <w:pPr>
              <w:jc w:val="center"/>
            </w:pPr>
            <w:r w:rsidRPr="0065448A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552"/>
        </w:trPr>
        <w:tc>
          <w:tcPr>
            <w:tcW w:w="709" w:type="dxa"/>
            <w:vMerge/>
          </w:tcPr>
          <w:p w:rsidR="000F1BE3" w:rsidRPr="0065448A" w:rsidRDefault="000F1BE3" w:rsidP="009C3E7C"/>
        </w:tc>
        <w:tc>
          <w:tcPr>
            <w:tcW w:w="1985" w:type="dxa"/>
          </w:tcPr>
          <w:p w:rsidR="000F1BE3" w:rsidRPr="0065448A" w:rsidRDefault="000F1BE3" w:rsidP="009C3E7C">
            <w:r w:rsidRPr="0065448A">
              <w:t>несовершеннолетний ребенок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0F1BE3" w:rsidRPr="0065448A" w:rsidRDefault="000F1BE3" w:rsidP="009C3E7C"/>
        </w:tc>
        <w:tc>
          <w:tcPr>
            <w:tcW w:w="12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77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  <w:tc>
          <w:tcPr>
            <w:tcW w:w="1162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53,4</w:t>
            </w:r>
          </w:p>
        </w:tc>
        <w:tc>
          <w:tcPr>
            <w:tcW w:w="933" w:type="dxa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Россия</w:t>
            </w:r>
          </w:p>
        </w:tc>
        <w:tc>
          <w:tcPr>
            <w:tcW w:w="1759" w:type="dxa"/>
          </w:tcPr>
          <w:p w:rsidR="000F1BE3" w:rsidRPr="0065448A" w:rsidRDefault="000F1BE3" w:rsidP="009C4B08">
            <w:pPr>
              <w:jc w:val="center"/>
            </w:pPr>
            <w:r w:rsidRPr="0065448A">
              <w:t>не имеет</w:t>
            </w:r>
          </w:p>
        </w:tc>
        <w:tc>
          <w:tcPr>
            <w:tcW w:w="1752" w:type="dxa"/>
          </w:tcPr>
          <w:p w:rsidR="000F1BE3" w:rsidRPr="0065448A" w:rsidRDefault="000F1BE3" w:rsidP="009C4B08">
            <w:pPr>
              <w:jc w:val="center"/>
            </w:pPr>
            <w:r w:rsidRPr="0065448A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65448A" w:rsidRDefault="000F1BE3" w:rsidP="009C4B08">
            <w:pPr>
              <w:jc w:val="center"/>
            </w:pPr>
            <w:r w:rsidRPr="0065448A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784"/>
        </w:trPr>
        <w:tc>
          <w:tcPr>
            <w:tcW w:w="709" w:type="dxa"/>
            <w:vMerge w:val="restart"/>
          </w:tcPr>
          <w:p w:rsidR="000F1BE3" w:rsidRPr="00624FB8" w:rsidRDefault="000F1BE3" w:rsidP="009C3E7C">
            <w:r>
              <w:t>5</w:t>
            </w:r>
          </w:p>
        </w:tc>
        <w:tc>
          <w:tcPr>
            <w:tcW w:w="1985" w:type="dxa"/>
          </w:tcPr>
          <w:p w:rsidR="000F1BE3" w:rsidRPr="00624FB8" w:rsidRDefault="000F1BE3" w:rsidP="009C3E7C">
            <w:r w:rsidRPr="00624FB8">
              <w:t>БЕРДИНСКИХ Валерия</w:t>
            </w:r>
          </w:p>
          <w:p w:rsidR="000F1BE3" w:rsidRPr="00624FB8" w:rsidRDefault="000F1BE3" w:rsidP="009C3E7C">
            <w:r w:rsidRPr="00624FB8">
              <w:t>Викторовна</w:t>
            </w:r>
          </w:p>
        </w:tc>
        <w:tc>
          <w:tcPr>
            <w:tcW w:w="1984" w:type="dxa"/>
            <w:vMerge w:val="restart"/>
          </w:tcPr>
          <w:p w:rsidR="000F1BE3" w:rsidRPr="00624FB8" w:rsidRDefault="000F1BE3" w:rsidP="009C3E7C"/>
        </w:tc>
        <w:tc>
          <w:tcPr>
            <w:tcW w:w="12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  <w:tc>
          <w:tcPr>
            <w:tcW w:w="7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  <w:tc>
          <w:tcPr>
            <w:tcW w:w="933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  <w:tc>
          <w:tcPr>
            <w:tcW w:w="1162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34,0</w:t>
            </w:r>
          </w:p>
        </w:tc>
        <w:tc>
          <w:tcPr>
            <w:tcW w:w="933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Россия</w:t>
            </w:r>
          </w:p>
        </w:tc>
        <w:tc>
          <w:tcPr>
            <w:tcW w:w="1759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396635,60</w:t>
            </w:r>
          </w:p>
        </w:tc>
        <w:tc>
          <w:tcPr>
            <w:tcW w:w="970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624FB8" w:rsidRDefault="000F1BE3" w:rsidP="009C3E7C"/>
        </w:tc>
        <w:tc>
          <w:tcPr>
            <w:tcW w:w="1985" w:type="dxa"/>
            <w:vMerge w:val="restart"/>
          </w:tcPr>
          <w:p w:rsidR="000F1BE3" w:rsidRPr="00624FB8" w:rsidRDefault="000F1BE3" w:rsidP="009C3E7C">
            <w:r w:rsidRPr="00624FB8">
              <w:t>супруг</w:t>
            </w:r>
          </w:p>
        </w:tc>
        <w:tc>
          <w:tcPr>
            <w:tcW w:w="1984" w:type="dxa"/>
            <w:vMerge/>
          </w:tcPr>
          <w:p w:rsidR="000F1BE3" w:rsidRPr="00624FB8" w:rsidRDefault="000F1BE3" w:rsidP="009C3E7C"/>
        </w:tc>
        <w:tc>
          <w:tcPr>
            <w:tcW w:w="12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34,0</w:t>
            </w:r>
          </w:p>
        </w:tc>
        <w:tc>
          <w:tcPr>
            <w:tcW w:w="933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48,0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Автомобиль Хундай Акцент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 xml:space="preserve">не имеет 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624FB8" w:rsidRDefault="000F1BE3" w:rsidP="009C3E7C"/>
        </w:tc>
        <w:tc>
          <w:tcPr>
            <w:tcW w:w="1985" w:type="dxa"/>
            <w:vMerge/>
          </w:tcPr>
          <w:p w:rsidR="000F1BE3" w:rsidRPr="00624FB8" w:rsidRDefault="000F1BE3" w:rsidP="009C3E7C"/>
        </w:tc>
        <w:tc>
          <w:tcPr>
            <w:tcW w:w="1984" w:type="dxa"/>
            <w:vMerge/>
          </w:tcPr>
          <w:p w:rsidR="000F1BE3" w:rsidRPr="00624FB8" w:rsidRDefault="000F1BE3" w:rsidP="009C3E7C"/>
        </w:tc>
        <w:tc>
          <w:tcPr>
            <w:tcW w:w="12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гараж</w:t>
            </w:r>
          </w:p>
        </w:tc>
        <w:tc>
          <w:tcPr>
            <w:tcW w:w="1134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21,2</w:t>
            </w:r>
          </w:p>
        </w:tc>
        <w:tc>
          <w:tcPr>
            <w:tcW w:w="933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624FB8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624FB8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624FB8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624FB8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624FB8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624FB8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624FB8" w:rsidRDefault="000F1BE3" w:rsidP="009C3E7C"/>
        </w:tc>
        <w:tc>
          <w:tcPr>
            <w:tcW w:w="1985" w:type="dxa"/>
          </w:tcPr>
          <w:p w:rsidR="000F1BE3" w:rsidRPr="00624FB8" w:rsidRDefault="000F1BE3" w:rsidP="00196B3C">
            <w:r w:rsidRPr="00624FB8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624FB8" w:rsidRDefault="000F1BE3" w:rsidP="009C3E7C"/>
        </w:tc>
        <w:tc>
          <w:tcPr>
            <w:tcW w:w="12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  <w:tc>
          <w:tcPr>
            <w:tcW w:w="77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  <w:tc>
          <w:tcPr>
            <w:tcW w:w="933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  <w:tc>
          <w:tcPr>
            <w:tcW w:w="1162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34,0</w:t>
            </w:r>
          </w:p>
        </w:tc>
        <w:tc>
          <w:tcPr>
            <w:tcW w:w="933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Россия</w:t>
            </w:r>
          </w:p>
        </w:tc>
        <w:tc>
          <w:tcPr>
            <w:tcW w:w="1759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624FB8" w:rsidRDefault="000F1BE3" w:rsidP="009C4B08">
            <w:pPr>
              <w:jc w:val="center"/>
            </w:pPr>
            <w:r w:rsidRPr="00624FB8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</w:tcPr>
          <w:p w:rsidR="000F1BE3" w:rsidRPr="00435C9E" w:rsidRDefault="000F1BE3" w:rsidP="00C17952">
            <w:r>
              <w:t>6</w:t>
            </w:r>
          </w:p>
        </w:tc>
        <w:tc>
          <w:tcPr>
            <w:tcW w:w="1985" w:type="dxa"/>
          </w:tcPr>
          <w:p w:rsidR="000F1BE3" w:rsidRPr="00435C9E" w:rsidRDefault="000F1BE3" w:rsidP="00C17952">
            <w:r w:rsidRPr="00435C9E">
              <w:t xml:space="preserve">БЕЛИК </w:t>
            </w:r>
          </w:p>
          <w:p w:rsidR="000F1BE3" w:rsidRPr="00435C9E" w:rsidRDefault="000F1BE3" w:rsidP="00C17952">
            <w:r w:rsidRPr="00435C9E">
              <w:t>Ольга Леонидовна</w:t>
            </w:r>
          </w:p>
        </w:tc>
        <w:tc>
          <w:tcPr>
            <w:tcW w:w="1984" w:type="dxa"/>
            <w:vMerge w:val="restart"/>
          </w:tcPr>
          <w:p w:rsidR="000F1BE3" w:rsidRPr="00435C9E" w:rsidRDefault="000F1BE3" w:rsidP="00C17952">
            <w:r w:rsidRPr="00435C9E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116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119,0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759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443238,79</w:t>
            </w:r>
          </w:p>
        </w:tc>
        <w:tc>
          <w:tcPr>
            <w:tcW w:w="970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tcBorders>
              <w:top w:val="nil"/>
            </w:tcBorders>
          </w:tcPr>
          <w:p w:rsidR="000F1BE3" w:rsidRPr="00435C9E" w:rsidRDefault="000F1BE3" w:rsidP="009C3E7C"/>
        </w:tc>
        <w:tc>
          <w:tcPr>
            <w:tcW w:w="1985" w:type="dxa"/>
            <w:tcBorders>
              <w:top w:val="nil"/>
            </w:tcBorders>
          </w:tcPr>
          <w:p w:rsidR="000F1BE3" w:rsidRPr="00435C9E" w:rsidRDefault="000F1BE3" w:rsidP="00BD76C3"/>
        </w:tc>
        <w:tc>
          <w:tcPr>
            <w:tcW w:w="1984" w:type="dxa"/>
            <w:vMerge/>
          </w:tcPr>
          <w:p w:rsidR="000F1BE3" w:rsidRPr="00435C9E" w:rsidRDefault="000F1BE3" w:rsidP="00BD76C3"/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544,0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759" w:type="dxa"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1752" w:type="dxa"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970" w:type="dxa"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C70FDA" w:rsidRDefault="000F1BE3" w:rsidP="009C3E7C">
            <w:r>
              <w:t>7</w:t>
            </w:r>
          </w:p>
        </w:tc>
        <w:tc>
          <w:tcPr>
            <w:tcW w:w="1985" w:type="dxa"/>
          </w:tcPr>
          <w:p w:rsidR="000F1BE3" w:rsidRPr="00C70FDA" w:rsidRDefault="000F1BE3" w:rsidP="00196B3C">
            <w:r w:rsidRPr="00C70FDA">
              <w:t>БЕШЛЕЙ Галина Леонидовна</w:t>
            </w:r>
          </w:p>
        </w:tc>
        <w:tc>
          <w:tcPr>
            <w:tcW w:w="1984" w:type="dxa"/>
            <w:vMerge w:val="restart"/>
          </w:tcPr>
          <w:p w:rsidR="000F1BE3" w:rsidRPr="00E72F0C" w:rsidRDefault="000F1BE3" w:rsidP="00C17952">
            <w:r w:rsidRPr="00E72F0C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долевая (1/2)</w:t>
            </w:r>
          </w:p>
        </w:tc>
        <w:tc>
          <w:tcPr>
            <w:tcW w:w="7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44,5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759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Автомобиль ВАЗ 21061</w:t>
            </w:r>
          </w:p>
        </w:tc>
        <w:tc>
          <w:tcPr>
            <w:tcW w:w="175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271395,09</w:t>
            </w:r>
          </w:p>
        </w:tc>
        <w:tc>
          <w:tcPr>
            <w:tcW w:w="970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70FDA" w:rsidRDefault="000F1BE3" w:rsidP="009C3E7C"/>
        </w:tc>
        <w:tc>
          <w:tcPr>
            <w:tcW w:w="1985" w:type="dxa"/>
            <w:vMerge w:val="restart"/>
          </w:tcPr>
          <w:p w:rsidR="000F1BE3" w:rsidRPr="00C70FDA" w:rsidRDefault="000F1BE3" w:rsidP="00196B3C">
            <w:r w:rsidRPr="00C70FDA">
              <w:t>супруг</w:t>
            </w:r>
          </w:p>
        </w:tc>
        <w:tc>
          <w:tcPr>
            <w:tcW w:w="1984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664,9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582CC6">
              <w:t xml:space="preserve">Автомобиль </w:t>
            </w:r>
            <w:r w:rsidRPr="009C4B08">
              <w:rPr>
                <w:lang w:val="en-US"/>
              </w:rPr>
              <w:t>Ford Escape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815149,22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196B3C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51,8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0F1BE3" w:rsidRPr="00582CC6" w:rsidRDefault="000F1BE3" w:rsidP="00196B3C">
            <w:r w:rsidRPr="00582CC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582CC6" w:rsidRDefault="000F1BE3" w:rsidP="009C3E7C"/>
        </w:tc>
        <w:tc>
          <w:tcPr>
            <w:tcW w:w="12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долевая (1/2)</w:t>
            </w:r>
          </w:p>
        </w:tc>
        <w:tc>
          <w:tcPr>
            <w:tcW w:w="7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44,5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759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9C4B08" w:rsidRDefault="000F1BE3" w:rsidP="00196B3C">
            <w:pPr>
              <w:rPr>
                <w:b/>
              </w:rPr>
            </w:pPr>
            <w:r w:rsidRPr="00582CC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582CC6" w:rsidRDefault="000F1BE3" w:rsidP="009C3E7C"/>
        </w:tc>
        <w:tc>
          <w:tcPr>
            <w:tcW w:w="1276" w:type="dxa"/>
            <w:vMerge w:val="restart"/>
            <w:vAlign w:val="center"/>
          </w:tcPr>
          <w:p w:rsidR="000F1BE3" w:rsidRPr="00582CC6" w:rsidRDefault="000F1BE3" w:rsidP="00506143">
            <w:r w:rsidRPr="00582CC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664,9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85786" w:rsidRDefault="000F1BE3" w:rsidP="009C4B08">
            <w:pPr>
              <w:jc w:val="center"/>
            </w:pPr>
            <w:r w:rsidRPr="0098578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582CC6" w:rsidRDefault="000F1BE3" w:rsidP="00196B3C"/>
        </w:tc>
        <w:tc>
          <w:tcPr>
            <w:tcW w:w="1984" w:type="dxa"/>
            <w:vMerge/>
          </w:tcPr>
          <w:p w:rsidR="000F1BE3" w:rsidRPr="00582CC6" w:rsidRDefault="000F1BE3" w:rsidP="009C3E7C"/>
        </w:tc>
        <w:tc>
          <w:tcPr>
            <w:tcW w:w="12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51,8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AB466B" w:rsidRDefault="000F1BE3" w:rsidP="009C3E7C">
            <w:r>
              <w:t>8</w:t>
            </w:r>
          </w:p>
        </w:tc>
        <w:tc>
          <w:tcPr>
            <w:tcW w:w="1985" w:type="dxa"/>
            <w:vMerge w:val="restart"/>
          </w:tcPr>
          <w:p w:rsidR="000F1BE3" w:rsidRPr="00AB466B" w:rsidRDefault="000F1BE3" w:rsidP="009C3E7C">
            <w:r w:rsidRPr="00AB466B">
              <w:t>БОГОМОЛОВА</w:t>
            </w:r>
          </w:p>
          <w:p w:rsidR="000F1BE3" w:rsidRPr="00AB466B" w:rsidRDefault="000F1BE3" w:rsidP="009C3E7C">
            <w:r w:rsidRPr="00AB466B">
              <w:t xml:space="preserve">Наталья </w:t>
            </w:r>
          </w:p>
          <w:p w:rsidR="000F1BE3" w:rsidRPr="00AB466B" w:rsidRDefault="000F1BE3" w:rsidP="009C3E7C">
            <w:r w:rsidRPr="00AB466B">
              <w:t>Николаевна</w:t>
            </w:r>
          </w:p>
        </w:tc>
        <w:tc>
          <w:tcPr>
            <w:tcW w:w="1984" w:type="dxa"/>
            <w:vMerge w:val="restart"/>
          </w:tcPr>
          <w:p w:rsidR="000F1BE3" w:rsidRPr="00AB466B" w:rsidRDefault="000F1BE3" w:rsidP="009C3E7C">
            <w:r w:rsidRPr="00AB466B">
              <w:t>Начальник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40,6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16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380,0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AB466B">
              <w:t xml:space="preserve">Автомобиль </w:t>
            </w:r>
            <w:r w:rsidRPr="009C4B08">
              <w:rPr>
                <w:lang w:val="en-US"/>
              </w:rPr>
              <w:t>LADA GRANTA 219010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593564,79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1114"/>
        </w:trPr>
        <w:tc>
          <w:tcPr>
            <w:tcW w:w="709" w:type="dxa"/>
            <w:vMerge/>
          </w:tcPr>
          <w:p w:rsidR="000F1BE3" w:rsidRPr="00AB466B" w:rsidRDefault="000F1BE3" w:rsidP="009C3E7C"/>
        </w:tc>
        <w:tc>
          <w:tcPr>
            <w:tcW w:w="1985" w:type="dxa"/>
            <w:vMerge/>
          </w:tcPr>
          <w:p w:rsidR="000F1BE3" w:rsidRPr="00AB466B" w:rsidRDefault="000F1BE3" w:rsidP="009C3E7C"/>
        </w:tc>
        <w:tc>
          <w:tcPr>
            <w:tcW w:w="1984" w:type="dxa"/>
            <w:vMerge/>
          </w:tcPr>
          <w:p w:rsidR="000F1BE3" w:rsidRPr="00AB466B" w:rsidRDefault="000F1BE3" w:rsidP="009C3E7C"/>
        </w:tc>
        <w:tc>
          <w:tcPr>
            <w:tcW w:w="1276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380,0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AB466B" w:rsidRDefault="000F1BE3" w:rsidP="009C3E7C">
            <w:r>
              <w:t>9</w:t>
            </w:r>
          </w:p>
        </w:tc>
        <w:tc>
          <w:tcPr>
            <w:tcW w:w="1985" w:type="dxa"/>
            <w:vMerge w:val="restart"/>
          </w:tcPr>
          <w:p w:rsidR="000F1BE3" w:rsidRPr="00AB466B" w:rsidRDefault="000F1BE3" w:rsidP="009C3E7C">
            <w:r w:rsidRPr="00AB466B">
              <w:t>БЫКАДОРОВА</w:t>
            </w:r>
          </w:p>
          <w:p w:rsidR="000F1BE3" w:rsidRPr="00AB466B" w:rsidRDefault="000F1BE3" w:rsidP="009C3E7C">
            <w:r w:rsidRPr="00AB466B">
              <w:t xml:space="preserve">Оксана </w:t>
            </w:r>
          </w:p>
          <w:p w:rsidR="000F1BE3" w:rsidRPr="00AB466B" w:rsidRDefault="000F1BE3" w:rsidP="009C3E7C">
            <w:r w:rsidRPr="00AB466B">
              <w:t>Васильевна</w:t>
            </w:r>
          </w:p>
        </w:tc>
        <w:tc>
          <w:tcPr>
            <w:tcW w:w="1984" w:type="dxa"/>
            <w:vMerge w:val="restart"/>
          </w:tcPr>
          <w:p w:rsidR="000F1BE3" w:rsidRPr="00AB466B" w:rsidRDefault="000F1BE3" w:rsidP="009C3E7C">
            <w:r w:rsidRPr="00AB466B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долевая (1/4)</w:t>
            </w:r>
          </w:p>
        </w:tc>
        <w:tc>
          <w:tcPr>
            <w:tcW w:w="7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51,7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49,6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AB466B">
              <w:t>Ниссан Максима 2.0</w:t>
            </w:r>
            <w:r w:rsidRPr="009C4B08">
              <w:rPr>
                <w:lang w:val="en-US"/>
              </w:rPr>
              <w:t>SE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468056</w:t>
            </w:r>
            <w:r w:rsidRPr="00AB466B">
              <w:t>,</w:t>
            </w:r>
            <w:r w:rsidRPr="009C4B08">
              <w:rPr>
                <w:lang w:val="en-US"/>
              </w:rPr>
              <w:t>24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AB466B" w:rsidRDefault="000F1BE3" w:rsidP="009C3E7C"/>
        </w:tc>
        <w:tc>
          <w:tcPr>
            <w:tcW w:w="1985" w:type="dxa"/>
            <w:vMerge/>
          </w:tcPr>
          <w:p w:rsidR="000F1BE3" w:rsidRPr="00AB466B" w:rsidRDefault="000F1BE3" w:rsidP="009C3E7C"/>
        </w:tc>
        <w:tc>
          <w:tcPr>
            <w:tcW w:w="1984" w:type="dxa"/>
            <w:vMerge/>
          </w:tcPr>
          <w:p w:rsidR="000F1BE3" w:rsidRPr="00AB466B" w:rsidRDefault="000F1BE3" w:rsidP="009C3E7C"/>
        </w:tc>
        <w:tc>
          <w:tcPr>
            <w:tcW w:w="12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гараж</w:t>
            </w:r>
          </w:p>
        </w:tc>
        <w:tc>
          <w:tcPr>
            <w:tcW w:w="1134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64,7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AB466B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AB466B" w:rsidRDefault="000F1BE3" w:rsidP="009C3E7C"/>
        </w:tc>
        <w:tc>
          <w:tcPr>
            <w:tcW w:w="1985" w:type="dxa"/>
          </w:tcPr>
          <w:p w:rsidR="000F1BE3" w:rsidRPr="00AB466B" w:rsidRDefault="000F1BE3" w:rsidP="009C3E7C">
            <w:r w:rsidRPr="00AB466B">
              <w:t xml:space="preserve">Супруг   </w:t>
            </w:r>
          </w:p>
        </w:tc>
        <w:tc>
          <w:tcPr>
            <w:tcW w:w="1984" w:type="dxa"/>
            <w:vMerge/>
          </w:tcPr>
          <w:p w:rsidR="000F1BE3" w:rsidRPr="00AB466B" w:rsidRDefault="000F1BE3" w:rsidP="009C3E7C"/>
        </w:tc>
        <w:tc>
          <w:tcPr>
            <w:tcW w:w="12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долевая (1/4)</w:t>
            </w:r>
          </w:p>
        </w:tc>
        <w:tc>
          <w:tcPr>
            <w:tcW w:w="7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49,6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16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  <w:tc>
          <w:tcPr>
            <w:tcW w:w="81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  <w:tc>
          <w:tcPr>
            <w:tcW w:w="1759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Автомобиль</w:t>
            </w:r>
          </w:p>
          <w:p w:rsidR="000F1BE3" w:rsidRPr="00AB466B" w:rsidRDefault="000F1BE3" w:rsidP="009C4B08">
            <w:pPr>
              <w:jc w:val="center"/>
            </w:pPr>
            <w:r w:rsidRPr="00AB466B">
              <w:t>ВАЗ 21053</w:t>
            </w:r>
          </w:p>
          <w:p w:rsidR="000F1BE3" w:rsidRPr="00AB466B" w:rsidRDefault="000F1BE3" w:rsidP="009C4B08">
            <w:pPr>
              <w:jc w:val="center"/>
            </w:pPr>
            <w:r w:rsidRPr="00AB466B">
              <w:t>Автомобиль</w:t>
            </w:r>
          </w:p>
          <w:p w:rsidR="000F1BE3" w:rsidRPr="00AB466B" w:rsidRDefault="000F1BE3" w:rsidP="009C4B08">
            <w:pPr>
              <w:jc w:val="center"/>
            </w:pPr>
            <w:r w:rsidRPr="00AB466B">
              <w:t>ЛАДА211440</w:t>
            </w:r>
          </w:p>
        </w:tc>
        <w:tc>
          <w:tcPr>
            <w:tcW w:w="175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205418,00</w:t>
            </w:r>
          </w:p>
        </w:tc>
        <w:tc>
          <w:tcPr>
            <w:tcW w:w="970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AB466B" w:rsidRDefault="000F1BE3" w:rsidP="009C3E7C"/>
        </w:tc>
        <w:tc>
          <w:tcPr>
            <w:tcW w:w="1985" w:type="dxa"/>
          </w:tcPr>
          <w:p w:rsidR="000F1BE3" w:rsidRPr="00AB466B" w:rsidRDefault="000F1BE3" w:rsidP="00791684">
            <w:r w:rsidRPr="00AB466B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AB466B" w:rsidRDefault="000F1BE3" w:rsidP="009C3E7C"/>
        </w:tc>
        <w:tc>
          <w:tcPr>
            <w:tcW w:w="12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  <w:tc>
          <w:tcPr>
            <w:tcW w:w="7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  <w:tc>
          <w:tcPr>
            <w:tcW w:w="116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49,6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759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</w:tcPr>
          <w:p w:rsidR="000F1BE3" w:rsidRPr="00AB466B" w:rsidRDefault="000F1BE3" w:rsidP="00B2213D">
            <w:r>
              <w:t>10</w:t>
            </w:r>
          </w:p>
        </w:tc>
        <w:tc>
          <w:tcPr>
            <w:tcW w:w="1985" w:type="dxa"/>
          </w:tcPr>
          <w:p w:rsidR="000F1BE3" w:rsidRPr="00AB466B" w:rsidRDefault="000F1BE3" w:rsidP="009C3E7C">
            <w:r w:rsidRPr="00AB466B">
              <w:t>ВАСИЛЬЕВА</w:t>
            </w:r>
          </w:p>
          <w:p w:rsidR="000F1BE3" w:rsidRPr="00AB466B" w:rsidRDefault="000F1BE3" w:rsidP="009C3E7C">
            <w:r w:rsidRPr="00AB466B">
              <w:t>Светлана Сергеевна</w:t>
            </w:r>
          </w:p>
        </w:tc>
        <w:tc>
          <w:tcPr>
            <w:tcW w:w="1984" w:type="dxa"/>
          </w:tcPr>
          <w:p w:rsidR="000F1BE3" w:rsidRPr="00AB466B" w:rsidRDefault="000F1BE3" w:rsidP="009C3E7C">
            <w:r w:rsidRPr="00AB466B">
              <w:t>Ведущий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долевая (1/2)</w:t>
            </w:r>
          </w:p>
        </w:tc>
        <w:tc>
          <w:tcPr>
            <w:tcW w:w="77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41,3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16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41,3</w:t>
            </w:r>
          </w:p>
        </w:tc>
        <w:tc>
          <w:tcPr>
            <w:tcW w:w="933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Россия</w:t>
            </w:r>
          </w:p>
        </w:tc>
        <w:tc>
          <w:tcPr>
            <w:tcW w:w="1759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374767,81</w:t>
            </w:r>
          </w:p>
        </w:tc>
        <w:tc>
          <w:tcPr>
            <w:tcW w:w="970" w:type="dxa"/>
            <w:vAlign w:val="center"/>
          </w:tcPr>
          <w:p w:rsidR="000F1BE3" w:rsidRPr="00AB466B" w:rsidRDefault="000F1BE3" w:rsidP="009C4B08">
            <w:pPr>
              <w:jc w:val="center"/>
            </w:pPr>
            <w:r w:rsidRPr="00AB466B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582CC6" w:rsidRDefault="000F1BE3" w:rsidP="00BE3DB9">
            <w:r>
              <w:t>11</w:t>
            </w:r>
          </w:p>
        </w:tc>
        <w:tc>
          <w:tcPr>
            <w:tcW w:w="1985" w:type="dxa"/>
            <w:vMerge w:val="restart"/>
          </w:tcPr>
          <w:p w:rsidR="000F1BE3" w:rsidRPr="00582CC6" w:rsidRDefault="000F1BE3" w:rsidP="00DF3111">
            <w:r w:rsidRPr="00582CC6">
              <w:t>ГЛУШАНИНА Светлана Юрьевна</w:t>
            </w:r>
          </w:p>
        </w:tc>
        <w:tc>
          <w:tcPr>
            <w:tcW w:w="1984" w:type="dxa"/>
            <w:vMerge w:val="restart"/>
          </w:tcPr>
          <w:p w:rsidR="000F1BE3" w:rsidRPr="00582CC6" w:rsidRDefault="000F1BE3" w:rsidP="00DF3111">
            <w:r w:rsidRPr="00582CC6">
              <w:t>Ведущий специалист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48,1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82,1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506065,66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582CC6" w:rsidRDefault="000F1BE3" w:rsidP="00DF3111"/>
        </w:tc>
        <w:tc>
          <w:tcPr>
            <w:tcW w:w="1985" w:type="dxa"/>
            <w:vMerge/>
          </w:tcPr>
          <w:p w:rsidR="000F1BE3" w:rsidRPr="00582CC6" w:rsidRDefault="000F1BE3" w:rsidP="00DF3111"/>
        </w:tc>
        <w:tc>
          <w:tcPr>
            <w:tcW w:w="1984" w:type="dxa"/>
            <w:vMerge/>
          </w:tcPr>
          <w:p w:rsidR="000F1BE3" w:rsidRPr="00582CC6" w:rsidRDefault="000F1BE3" w:rsidP="00DF3111"/>
        </w:tc>
        <w:tc>
          <w:tcPr>
            <w:tcW w:w="12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451,0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582CC6" w:rsidRDefault="000F1BE3" w:rsidP="00DF3111"/>
        </w:tc>
        <w:tc>
          <w:tcPr>
            <w:tcW w:w="1985" w:type="dxa"/>
            <w:vMerge w:val="restart"/>
          </w:tcPr>
          <w:p w:rsidR="000F1BE3" w:rsidRPr="00582CC6" w:rsidRDefault="000F1BE3" w:rsidP="00DF3111">
            <w:r w:rsidRPr="00582CC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582CC6" w:rsidRDefault="000F1BE3" w:rsidP="00DF3111"/>
        </w:tc>
        <w:tc>
          <w:tcPr>
            <w:tcW w:w="12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82,1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</w:tcPr>
          <w:p w:rsidR="000F1BE3" w:rsidRPr="00582CC6" w:rsidRDefault="000F1BE3" w:rsidP="009C4B08">
            <w:pPr>
              <w:jc w:val="center"/>
            </w:pPr>
          </w:p>
          <w:p w:rsidR="000F1BE3" w:rsidRPr="00582CC6" w:rsidRDefault="000F1BE3" w:rsidP="009C4B08">
            <w:pPr>
              <w:jc w:val="center"/>
            </w:pPr>
          </w:p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752" w:type="dxa"/>
            <w:vMerge w:val="restart"/>
          </w:tcPr>
          <w:p w:rsidR="000F1BE3" w:rsidRPr="00582CC6" w:rsidRDefault="000F1BE3" w:rsidP="009C4B08">
            <w:pPr>
              <w:jc w:val="center"/>
            </w:pPr>
          </w:p>
          <w:p w:rsidR="000F1BE3" w:rsidRPr="00582CC6" w:rsidRDefault="000F1BE3" w:rsidP="009C4B08">
            <w:pPr>
              <w:jc w:val="center"/>
            </w:pPr>
          </w:p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DF31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DF31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DF3111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451,0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C70FDA" w:rsidRDefault="000F1BE3" w:rsidP="00FD3D1F">
            <w:r>
              <w:t>12</w:t>
            </w:r>
          </w:p>
        </w:tc>
        <w:tc>
          <w:tcPr>
            <w:tcW w:w="1985" w:type="dxa"/>
          </w:tcPr>
          <w:p w:rsidR="000F1BE3" w:rsidRPr="00C70FDA" w:rsidRDefault="000F1BE3" w:rsidP="00015844">
            <w:r w:rsidRPr="00C70FDA">
              <w:t>ГАСАНОВА</w:t>
            </w:r>
          </w:p>
          <w:p w:rsidR="000F1BE3" w:rsidRPr="00C70FDA" w:rsidRDefault="000F1BE3" w:rsidP="00015844">
            <w:r w:rsidRPr="00C70FDA">
              <w:t>Элеонора</w:t>
            </w:r>
          </w:p>
          <w:p w:rsidR="000F1BE3" w:rsidRPr="00C70FDA" w:rsidRDefault="000F1BE3" w:rsidP="00015844">
            <w:r w:rsidRPr="00C70FDA">
              <w:t>Викторовна</w:t>
            </w:r>
          </w:p>
        </w:tc>
        <w:tc>
          <w:tcPr>
            <w:tcW w:w="1984" w:type="dxa"/>
            <w:vMerge w:val="restart"/>
          </w:tcPr>
          <w:p w:rsidR="000F1BE3" w:rsidRPr="00C70FDA" w:rsidRDefault="000F1BE3" w:rsidP="00423954">
            <w:r w:rsidRPr="00C70FDA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7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1162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7</w:t>
            </w:r>
            <w:r w:rsidRPr="00C70FDA">
              <w:t>1,</w:t>
            </w:r>
            <w:r w:rsidRPr="009C4B08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759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Автомобиль</w:t>
            </w:r>
          </w:p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C70FDA">
              <w:t xml:space="preserve">Шевроле </w:t>
            </w:r>
            <w:r w:rsidRPr="009C4B08">
              <w:rPr>
                <w:lang w:val="en-US"/>
              </w:rPr>
              <w:t>Cruze</w:t>
            </w:r>
          </w:p>
        </w:tc>
        <w:tc>
          <w:tcPr>
            <w:tcW w:w="1752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310239,64</w:t>
            </w:r>
          </w:p>
        </w:tc>
        <w:tc>
          <w:tcPr>
            <w:tcW w:w="970" w:type="dxa"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70FDA" w:rsidRDefault="000F1BE3" w:rsidP="00015844"/>
        </w:tc>
        <w:tc>
          <w:tcPr>
            <w:tcW w:w="1985" w:type="dxa"/>
            <w:vMerge w:val="restart"/>
          </w:tcPr>
          <w:p w:rsidR="000F1BE3" w:rsidRPr="00C70FDA" w:rsidRDefault="000F1BE3" w:rsidP="00015844">
            <w:r w:rsidRPr="00C70FDA">
              <w:t>супруг</w:t>
            </w:r>
          </w:p>
        </w:tc>
        <w:tc>
          <w:tcPr>
            <w:tcW w:w="1984" w:type="dxa"/>
            <w:vMerge/>
          </w:tcPr>
          <w:p w:rsidR="000F1BE3" w:rsidRPr="00C70FDA" w:rsidRDefault="000F1BE3" w:rsidP="00015844"/>
        </w:tc>
        <w:tc>
          <w:tcPr>
            <w:tcW w:w="12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37,7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162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31,2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ВАЗ 21101</w:t>
            </w:r>
          </w:p>
          <w:p w:rsidR="000F1BE3" w:rsidRPr="00C70FDA" w:rsidRDefault="000F1BE3" w:rsidP="009C4B08">
            <w:pPr>
              <w:jc w:val="center"/>
            </w:pPr>
            <w:r w:rsidRPr="00C70FDA">
              <w:t>ВАЗ 21093</w:t>
            </w:r>
          </w:p>
          <w:p w:rsidR="000F1BE3" w:rsidRPr="00C70FDA" w:rsidRDefault="000F1BE3" w:rsidP="009C4B08">
            <w:pPr>
              <w:jc w:val="center"/>
            </w:pPr>
            <w:r w:rsidRPr="00C70FDA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538263,48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70FDA" w:rsidRDefault="000F1BE3" w:rsidP="00015844"/>
        </w:tc>
        <w:tc>
          <w:tcPr>
            <w:tcW w:w="1985" w:type="dxa"/>
            <w:vMerge/>
          </w:tcPr>
          <w:p w:rsidR="000F1BE3" w:rsidRPr="00C70FDA" w:rsidRDefault="000F1BE3" w:rsidP="00015844"/>
        </w:tc>
        <w:tc>
          <w:tcPr>
            <w:tcW w:w="1984" w:type="dxa"/>
            <w:vMerge/>
          </w:tcPr>
          <w:p w:rsidR="000F1BE3" w:rsidRPr="00C70FDA" w:rsidRDefault="000F1BE3" w:rsidP="00015844"/>
        </w:tc>
        <w:tc>
          <w:tcPr>
            <w:tcW w:w="12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30,0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162" w:type="dxa"/>
            <w:vAlign w:val="center"/>
          </w:tcPr>
          <w:p w:rsidR="000F1BE3" w:rsidRPr="00C70FDA" w:rsidRDefault="000F1BE3" w:rsidP="00A31B33">
            <w:r w:rsidRPr="00C70FDA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1426,0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388"/>
        </w:trPr>
        <w:tc>
          <w:tcPr>
            <w:tcW w:w="709" w:type="dxa"/>
            <w:vMerge/>
          </w:tcPr>
          <w:p w:rsidR="000F1BE3" w:rsidRPr="00C70FDA" w:rsidRDefault="000F1BE3" w:rsidP="00015844"/>
        </w:tc>
        <w:tc>
          <w:tcPr>
            <w:tcW w:w="1985" w:type="dxa"/>
            <w:vMerge/>
          </w:tcPr>
          <w:p w:rsidR="000F1BE3" w:rsidRPr="00C70FDA" w:rsidRDefault="000F1BE3" w:rsidP="00015844"/>
        </w:tc>
        <w:tc>
          <w:tcPr>
            <w:tcW w:w="1984" w:type="dxa"/>
            <w:vMerge/>
          </w:tcPr>
          <w:p w:rsidR="000F1BE3" w:rsidRPr="00C70FDA" w:rsidRDefault="000F1BE3" w:rsidP="00015844"/>
        </w:tc>
        <w:tc>
          <w:tcPr>
            <w:tcW w:w="12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гараж</w:t>
            </w:r>
          </w:p>
        </w:tc>
        <w:tc>
          <w:tcPr>
            <w:tcW w:w="1134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30,0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71,4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163"/>
        </w:trPr>
        <w:tc>
          <w:tcPr>
            <w:tcW w:w="709" w:type="dxa"/>
            <w:vMerge/>
          </w:tcPr>
          <w:p w:rsidR="000F1BE3" w:rsidRPr="00C70FDA" w:rsidRDefault="000F1BE3" w:rsidP="00015844"/>
        </w:tc>
        <w:tc>
          <w:tcPr>
            <w:tcW w:w="1985" w:type="dxa"/>
            <w:vMerge/>
          </w:tcPr>
          <w:p w:rsidR="000F1BE3" w:rsidRPr="00C70FDA" w:rsidRDefault="000F1BE3" w:rsidP="00015844"/>
        </w:tc>
        <w:tc>
          <w:tcPr>
            <w:tcW w:w="1984" w:type="dxa"/>
            <w:vMerge/>
          </w:tcPr>
          <w:p w:rsidR="000F1BE3" w:rsidRPr="00C70FDA" w:rsidRDefault="000F1BE3" w:rsidP="00015844"/>
        </w:tc>
        <w:tc>
          <w:tcPr>
            <w:tcW w:w="12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71,4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70FDA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70FDA" w:rsidRDefault="000F1BE3" w:rsidP="00540C11"/>
        </w:tc>
        <w:tc>
          <w:tcPr>
            <w:tcW w:w="1985" w:type="dxa"/>
          </w:tcPr>
          <w:p w:rsidR="000F1BE3" w:rsidRPr="00C70FDA" w:rsidRDefault="000F1BE3" w:rsidP="00540C11">
            <w:r w:rsidRPr="00C70FDA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C70FDA" w:rsidRDefault="000F1BE3" w:rsidP="00540C11"/>
        </w:tc>
        <w:tc>
          <w:tcPr>
            <w:tcW w:w="12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7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1162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71,4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759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tcBorders>
              <w:top w:val="nil"/>
            </w:tcBorders>
          </w:tcPr>
          <w:p w:rsidR="000F1BE3" w:rsidRPr="00C70FDA" w:rsidRDefault="000F1BE3" w:rsidP="00540C11"/>
        </w:tc>
        <w:tc>
          <w:tcPr>
            <w:tcW w:w="1985" w:type="dxa"/>
          </w:tcPr>
          <w:p w:rsidR="000F1BE3" w:rsidRPr="00C70FDA" w:rsidRDefault="000F1BE3" w:rsidP="00A82337">
            <w:r w:rsidRPr="00C70FDA">
              <w:t>несовершеннолетний ребенок</w:t>
            </w:r>
          </w:p>
        </w:tc>
        <w:tc>
          <w:tcPr>
            <w:tcW w:w="1984" w:type="dxa"/>
            <w:tcBorders>
              <w:top w:val="nil"/>
            </w:tcBorders>
          </w:tcPr>
          <w:p w:rsidR="000F1BE3" w:rsidRPr="00C70FDA" w:rsidRDefault="000F1BE3" w:rsidP="00540C11"/>
        </w:tc>
        <w:tc>
          <w:tcPr>
            <w:tcW w:w="12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77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  <w:tc>
          <w:tcPr>
            <w:tcW w:w="1162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71,4</w:t>
            </w:r>
          </w:p>
        </w:tc>
        <w:tc>
          <w:tcPr>
            <w:tcW w:w="933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Россия</w:t>
            </w:r>
          </w:p>
        </w:tc>
        <w:tc>
          <w:tcPr>
            <w:tcW w:w="1759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C70FDA" w:rsidRDefault="000F1BE3" w:rsidP="009C4B08">
            <w:pPr>
              <w:jc w:val="center"/>
            </w:pPr>
            <w:r w:rsidRPr="00C70FDA">
              <w:t>-</w:t>
            </w: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9C4B08" w:rsidRDefault="000F1BE3" w:rsidP="00FD3D1F">
            <w:pPr>
              <w:rPr>
                <w:highlight w:val="yellow"/>
              </w:rPr>
            </w:pPr>
            <w:r>
              <w:t>13</w:t>
            </w:r>
          </w:p>
        </w:tc>
        <w:tc>
          <w:tcPr>
            <w:tcW w:w="1985" w:type="dxa"/>
            <w:vMerge w:val="restart"/>
          </w:tcPr>
          <w:p w:rsidR="000F1BE3" w:rsidRPr="004662F7" w:rsidRDefault="000F1BE3" w:rsidP="00540C11">
            <w:r w:rsidRPr="004662F7">
              <w:t xml:space="preserve">ДЕМИНА </w:t>
            </w:r>
          </w:p>
          <w:p w:rsidR="000F1BE3" w:rsidRPr="004662F7" w:rsidRDefault="000F1BE3" w:rsidP="00540C11">
            <w:r w:rsidRPr="004662F7">
              <w:t>Лилия</w:t>
            </w:r>
          </w:p>
          <w:p w:rsidR="000F1BE3" w:rsidRPr="004662F7" w:rsidRDefault="000F1BE3" w:rsidP="00540C11">
            <w:r w:rsidRPr="004662F7">
              <w:t>Чеславовна</w:t>
            </w:r>
          </w:p>
        </w:tc>
        <w:tc>
          <w:tcPr>
            <w:tcW w:w="1984" w:type="dxa"/>
            <w:vMerge w:val="restart"/>
          </w:tcPr>
          <w:p w:rsidR="000F1BE3" w:rsidRPr="00DE6559" w:rsidRDefault="000F1BE3" w:rsidP="00540C11">
            <w:r w:rsidRPr="00DE6559">
              <w:t>Начальник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54,7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Россия</w:t>
            </w:r>
          </w:p>
        </w:tc>
        <w:tc>
          <w:tcPr>
            <w:tcW w:w="1162" w:type="dxa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63,0</w:t>
            </w:r>
          </w:p>
        </w:tc>
        <w:tc>
          <w:tcPr>
            <w:tcW w:w="933" w:type="dxa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 xml:space="preserve">Автомобиль </w:t>
            </w:r>
            <w:r w:rsidRPr="009C4B08">
              <w:rPr>
                <w:lang w:val="en-US"/>
              </w:rPr>
              <w:t>KIA Soul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DE6559" w:rsidRDefault="000F1BE3" w:rsidP="009C4B08">
            <w:pPr>
              <w:jc w:val="center"/>
            </w:pPr>
            <w:r w:rsidRPr="00DE6559">
              <w:t>647197,12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4662F7" w:rsidRDefault="000F1BE3" w:rsidP="00540C11"/>
        </w:tc>
        <w:tc>
          <w:tcPr>
            <w:tcW w:w="1984" w:type="dxa"/>
            <w:vMerge/>
          </w:tcPr>
          <w:p w:rsidR="000F1BE3" w:rsidRPr="004662F7" w:rsidRDefault="000F1BE3" w:rsidP="00540C11"/>
        </w:tc>
        <w:tc>
          <w:tcPr>
            <w:tcW w:w="1276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4662F7" w:rsidRDefault="000F1BE3" w:rsidP="00540C11">
            <w:r w:rsidRPr="004662F7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256,0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4662F7" w:rsidRDefault="000F1BE3" w:rsidP="00540C11">
            <w:r w:rsidRPr="004662F7">
              <w:t>супруг</w:t>
            </w:r>
          </w:p>
        </w:tc>
        <w:tc>
          <w:tcPr>
            <w:tcW w:w="1984" w:type="dxa"/>
            <w:vMerge/>
          </w:tcPr>
          <w:p w:rsidR="000F1BE3" w:rsidRPr="004662F7" w:rsidRDefault="000F1BE3" w:rsidP="00540C11"/>
        </w:tc>
        <w:tc>
          <w:tcPr>
            <w:tcW w:w="127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63,0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187AB1" w:rsidRDefault="000F1BE3" w:rsidP="009C4B08">
            <w:pPr>
              <w:jc w:val="center"/>
            </w:pPr>
            <w:r w:rsidRPr="00187AB1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187AB1" w:rsidRDefault="000F1BE3" w:rsidP="009C4B08">
            <w:pPr>
              <w:jc w:val="center"/>
            </w:pPr>
            <w:r w:rsidRPr="00187AB1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187AB1" w:rsidRDefault="000F1BE3" w:rsidP="009C4B08">
            <w:pPr>
              <w:jc w:val="center"/>
            </w:pPr>
            <w:r w:rsidRPr="00187AB1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4662F7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307223,56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4662F7" w:rsidRDefault="000F1BE3" w:rsidP="00540C11"/>
        </w:tc>
        <w:tc>
          <w:tcPr>
            <w:tcW w:w="1984" w:type="dxa"/>
            <w:vMerge/>
          </w:tcPr>
          <w:p w:rsidR="000F1BE3" w:rsidRPr="004662F7" w:rsidRDefault="000F1BE3" w:rsidP="00540C11"/>
        </w:tc>
        <w:tc>
          <w:tcPr>
            <w:tcW w:w="1276" w:type="dxa"/>
            <w:vAlign w:val="center"/>
          </w:tcPr>
          <w:p w:rsidR="000F1BE3" w:rsidRPr="004662F7" w:rsidRDefault="000F1BE3" w:rsidP="00540C11">
            <w:r w:rsidRPr="004662F7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256,0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4662F7" w:rsidRDefault="000F1BE3" w:rsidP="00540C11"/>
        </w:tc>
        <w:tc>
          <w:tcPr>
            <w:tcW w:w="816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4662F7" w:rsidRDefault="000F1BE3" w:rsidP="00540C11">
            <w:r w:rsidRPr="004662F7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4662F7" w:rsidRDefault="000F1BE3" w:rsidP="00540C11"/>
        </w:tc>
        <w:tc>
          <w:tcPr>
            <w:tcW w:w="1276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1162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63,0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759" w:type="dxa"/>
            <w:vMerge w:val="restart"/>
          </w:tcPr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1752" w:type="dxa"/>
            <w:vMerge w:val="restart"/>
          </w:tcPr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4662F7" w:rsidRDefault="000F1BE3" w:rsidP="00540C11"/>
        </w:tc>
        <w:tc>
          <w:tcPr>
            <w:tcW w:w="1984" w:type="dxa"/>
            <w:vMerge/>
          </w:tcPr>
          <w:p w:rsidR="000F1BE3" w:rsidRPr="004662F7" w:rsidRDefault="000F1BE3" w:rsidP="00540C11"/>
        </w:tc>
        <w:tc>
          <w:tcPr>
            <w:tcW w:w="1276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4662F7" w:rsidRDefault="000F1BE3" w:rsidP="00540C11">
            <w:r w:rsidRPr="004662F7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256,0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4662F7" w:rsidRDefault="000F1BE3" w:rsidP="00540C11">
            <w:r w:rsidRPr="004662F7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4662F7" w:rsidRDefault="000F1BE3" w:rsidP="00540C11"/>
        </w:tc>
        <w:tc>
          <w:tcPr>
            <w:tcW w:w="1276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1162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63,0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759" w:type="dxa"/>
            <w:vMerge w:val="restart"/>
          </w:tcPr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1752" w:type="dxa"/>
            <w:vMerge w:val="restart"/>
          </w:tcPr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</w:p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</w:tr>
      <w:tr w:rsidR="000F1BE3" w:rsidRPr="004662F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4662F7" w:rsidRDefault="000F1BE3" w:rsidP="00540C11"/>
        </w:tc>
        <w:tc>
          <w:tcPr>
            <w:tcW w:w="1984" w:type="dxa"/>
            <w:vMerge/>
          </w:tcPr>
          <w:p w:rsidR="000F1BE3" w:rsidRPr="004662F7" w:rsidRDefault="000F1BE3" w:rsidP="00540C11"/>
        </w:tc>
        <w:tc>
          <w:tcPr>
            <w:tcW w:w="1276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4662F7" w:rsidRDefault="000F1BE3" w:rsidP="00540C11">
            <w:r w:rsidRPr="004662F7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256,0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4662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252"/>
        </w:trPr>
        <w:tc>
          <w:tcPr>
            <w:tcW w:w="709" w:type="dxa"/>
            <w:vMerge w:val="restart"/>
          </w:tcPr>
          <w:p w:rsidR="000F1BE3" w:rsidRPr="003052E9" w:rsidRDefault="000F1BE3" w:rsidP="00BD76C3">
            <w:r>
              <w:t>14</w:t>
            </w:r>
          </w:p>
        </w:tc>
        <w:tc>
          <w:tcPr>
            <w:tcW w:w="1985" w:type="dxa"/>
            <w:vMerge w:val="restart"/>
          </w:tcPr>
          <w:p w:rsidR="000F1BE3" w:rsidRPr="003052E9" w:rsidRDefault="000F1BE3" w:rsidP="00BD76C3">
            <w:r w:rsidRPr="003052E9">
              <w:t>ЕФИМОВА Наталия Васильевна</w:t>
            </w:r>
          </w:p>
        </w:tc>
        <w:tc>
          <w:tcPr>
            <w:tcW w:w="1984" w:type="dxa"/>
            <w:vMerge w:val="restart"/>
          </w:tcPr>
          <w:p w:rsidR="000F1BE3" w:rsidRPr="003052E9" w:rsidRDefault="000F1BE3" w:rsidP="00BD76C3">
            <w:r w:rsidRPr="003052E9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1162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64,5</w:t>
            </w:r>
          </w:p>
        </w:tc>
        <w:tc>
          <w:tcPr>
            <w:tcW w:w="933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Автомобиль ВАЗ 2115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396916,23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676"/>
        </w:trPr>
        <w:tc>
          <w:tcPr>
            <w:tcW w:w="709" w:type="dxa"/>
            <w:vMerge/>
          </w:tcPr>
          <w:p w:rsidR="000F1BE3" w:rsidRPr="009C4B08" w:rsidRDefault="000F1BE3" w:rsidP="00BD76C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BD76C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BD76C3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0F1BE3" w:rsidRPr="0082124B" w:rsidRDefault="000F1BE3" w:rsidP="003052E9">
            <w:r w:rsidRPr="0082124B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600,0</w:t>
            </w:r>
          </w:p>
        </w:tc>
        <w:tc>
          <w:tcPr>
            <w:tcW w:w="933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435C9E" w:rsidRDefault="000F1BE3" w:rsidP="00F06710">
            <w:r w:rsidRPr="00435C9E">
              <w:t>1</w:t>
            </w:r>
            <w:r>
              <w:t>5</w:t>
            </w:r>
          </w:p>
        </w:tc>
        <w:tc>
          <w:tcPr>
            <w:tcW w:w="1985" w:type="dxa"/>
          </w:tcPr>
          <w:p w:rsidR="000F1BE3" w:rsidRPr="00435C9E" w:rsidRDefault="000F1BE3" w:rsidP="00540C11">
            <w:r w:rsidRPr="00435C9E">
              <w:t>ЖИВОТОВА Ирина</w:t>
            </w:r>
          </w:p>
          <w:p w:rsidR="000F1BE3" w:rsidRPr="00435C9E" w:rsidRDefault="000F1BE3" w:rsidP="00540C11">
            <w:r w:rsidRPr="00435C9E">
              <w:t>Ивановна</w:t>
            </w:r>
          </w:p>
        </w:tc>
        <w:tc>
          <w:tcPr>
            <w:tcW w:w="1984" w:type="dxa"/>
            <w:vMerge w:val="restart"/>
          </w:tcPr>
          <w:p w:rsidR="000F1BE3" w:rsidRPr="00435C9E" w:rsidRDefault="000F1BE3" w:rsidP="00540C11">
            <w:r w:rsidRPr="00435C9E">
              <w:t>Начальник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58,4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81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1759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545330,73</w:t>
            </w:r>
          </w:p>
        </w:tc>
        <w:tc>
          <w:tcPr>
            <w:tcW w:w="970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435C9E" w:rsidRDefault="000F1BE3" w:rsidP="00540C11"/>
        </w:tc>
        <w:tc>
          <w:tcPr>
            <w:tcW w:w="1985" w:type="dxa"/>
            <w:vMerge w:val="restart"/>
          </w:tcPr>
          <w:p w:rsidR="000F1BE3" w:rsidRPr="00435C9E" w:rsidRDefault="000F1BE3" w:rsidP="00540C11">
            <w:r w:rsidRPr="00435C9E">
              <w:t>супруг</w:t>
            </w:r>
          </w:p>
        </w:tc>
        <w:tc>
          <w:tcPr>
            <w:tcW w:w="1984" w:type="dxa"/>
            <w:vMerge/>
          </w:tcPr>
          <w:p w:rsidR="000F1BE3" w:rsidRPr="00435C9E" w:rsidRDefault="000F1BE3" w:rsidP="00540C11"/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58,4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435C9E">
              <w:t xml:space="preserve">Автомобиль </w:t>
            </w:r>
            <w:r w:rsidRPr="009C4B08">
              <w:rPr>
                <w:lang w:val="en-US"/>
              </w:rPr>
              <w:t>Hyundai Santa fe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1082537,94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435C9E" w:rsidRDefault="000F1BE3" w:rsidP="00540C11">
            <w:r w:rsidRPr="00435C9E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25,6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гараж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21,2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B86179" w:rsidRDefault="000F1BE3" w:rsidP="00FD3D1F">
            <w:r>
              <w:t>16</w:t>
            </w:r>
          </w:p>
        </w:tc>
        <w:tc>
          <w:tcPr>
            <w:tcW w:w="1985" w:type="dxa"/>
          </w:tcPr>
          <w:p w:rsidR="000F1BE3" w:rsidRPr="00B86179" w:rsidRDefault="000F1BE3" w:rsidP="00540C11">
            <w:r w:rsidRPr="00B86179">
              <w:t xml:space="preserve">ЖУКОВА </w:t>
            </w:r>
          </w:p>
          <w:p w:rsidR="000F1BE3" w:rsidRPr="00B86179" w:rsidRDefault="000F1BE3" w:rsidP="00540C11">
            <w:r w:rsidRPr="00B86179">
              <w:t>Ольга</w:t>
            </w:r>
          </w:p>
          <w:p w:rsidR="000F1BE3" w:rsidRPr="00B86179" w:rsidRDefault="000F1BE3" w:rsidP="00540C11">
            <w:r w:rsidRPr="00B86179">
              <w:t>Михайловна</w:t>
            </w:r>
          </w:p>
        </w:tc>
        <w:tc>
          <w:tcPr>
            <w:tcW w:w="1984" w:type="dxa"/>
            <w:vMerge w:val="restart"/>
          </w:tcPr>
          <w:p w:rsidR="000F1BE3" w:rsidRPr="00B86179" w:rsidRDefault="000F1BE3" w:rsidP="00540C11">
            <w:r w:rsidRPr="00B86179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  <w:tc>
          <w:tcPr>
            <w:tcW w:w="1134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  <w:tc>
          <w:tcPr>
            <w:tcW w:w="776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  <w:tc>
          <w:tcPr>
            <w:tcW w:w="933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  <w:tc>
          <w:tcPr>
            <w:tcW w:w="1162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45,0</w:t>
            </w:r>
          </w:p>
        </w:tc>
        <w:tc>
          <w:tcPr>
            <w:tcW w:w="933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Россия</w:t>
            </w:r>
          </w:p>
        </w:tc>
        <w:tc>
          <w:tcPr>
            <w:tcW w:w="1759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2119186,69</w:t>
            </w:r>
          </w:p>
        </w:tc>
        <w:tc>
          <w:tcPr>
            <w:tcW w:w="970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B86179" w:rsidRDefault="000F1BE3" w:rsidP="00540C11"/>
        </w:tc>
        <w:tc>
          <w:tcPr>
            <w:tcW w:w="1985" w:type="dxa"/>
          </w:tcPr>
          <w:p w:rsidR="000F1BE3" w:rsidRPr="00B86179" w:rsidRDefault="000F1BE3" w:rsidP="00540C11">
            <w:r w:rsidRPr="00B86179">
              <w:t>супруг</w:t>
            </w:r>
          </w:p>
        </w:tc>
        <w:tc>
          <w:tcPr>
            <w:tcW w:w="1984" w:type="dxa"/>
            <w:vMerge/>
          </w:tcPr>
          <w:p w:rsidR="000F1BE3" w:rsidRPr="00B86179" w:rsidRDefault="000F1BE3" w:rsidP="00540C11"/>
        </w:tc>
        <w:tc>
          <w:tcPr>
            <w:tcW w:w="1276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долевая (1/2)</w:t>
            </w:r>
          </w:p>
        </w:tc>
        <w:tc>
          <w:tcPr>
            <w:tcW w:w="776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45,0</w:t>
            </w:r>
          </w:p>
        </w:tc>
        <w:tc>
          <w:tcPr>
            <w:tcW w:w="933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Россия</w:t>
            </w:r>
          </w:p>
        </w:tc>
        <w:tc>
          <w:tcPr>
            <w:tcW w:w="1162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  <w:tc>
          <w:tcPr>
            <w:tcW w:w="816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  <w:tc>
          <w:tcPr>
            <w:tcW w:w="933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  <w:tc>
          <w:tcPr>
            <w:tcW w:w="1759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Автомобиль Мицубиши Лансер</w:t>
            </w:r>
          </w:p>
        </w:tc>
        <w:tc>
          <w:tcPr>
            <w:tcW w:w="1752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389377,61</w:t>
            </w:r>
          </w:p>
        </w:tc>
        <w:tc>
          <w:tcPr>
            <w:tcW w:w="970" w:type="dxa"/>
            <w:vAlign w:val="center"/>
          </w:tcPr>
          <w:p w:rsidR="000F1BE3" w:rsidRPr="00B86179" w:rsidRDefault="000F1BE3" w:rsidP="009C4B08">
            <w:pPr>
              <w:jc w:val="center"/>
            </w:pPr>
            <w:r w:rsidRPr="00B86179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A34D5F" w:rsidRDefault="000F1BE3" w:rsidP="00FD3D1F">
            <w:r w:rsidRPr="00A34D5F">
              <w:t>1</w:t>
            </w:r>
            <w:r>
              <w:t>7</w:t>
            </w:r>
          </w:p>
        </w:tc>
        <w:tc>
          <w:tcPr>
            <w:tcW w:w="1985" w:type="dxa"/>
            <w:vMerge w:val="restart"/>
          </w:tcPr>
          <w:p w:rsidR="000F1BE3" w:rsidRPr="009C4B08" w:rsidRDefault="000F1BE3" w:rsidP="00540C11">
            <w:pPr>
              <w:rPr>
                <w:sz w:val="22"/>
                <w:szCs w:val="22"/>
              </w:rPr>
            </w:pPr>
            <w:r w:rsidRPr="009C4B08">
              <w:rPr>
                <w:sz w:val="22"/>
                <w:szCs w:val="22"/>
              </w:rPr>
              <w:t>ЗИМОГЛЯДОВА</w:t>
            </w:r>
          </w:p>
          <w:p w:rsidR="000F1BE3" w:rsidRPr="00A34D5F" w:rsidRDefault="000F1BE3" w:rsidP="00540C11">
            <w:r w:rsidRPr="00A34D5F">
              <w:t>Татьяна Николаевна</w:t>
            </w:r>
          </w:p>
        </w:tc>
        <w:tc>
          <w:tcPr>
            <w:tcW w:w="1984" w:type="dxa"/>
            <w:vMerge w:val="restart"/>
          </w:tcPr>
          <w:p w:rsidR="000F1BE3" w:rsidRPr="00A34D5F" w:rsidRDefault="000F1BE3" w:rsidP="00A34D5F">
            <w:r w:rsidRPr="00A34D5F">
              <w:t>Заведующий сектором демонтажа нестационарных объектов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65</w:t>
            </w:r>
            <w:r w:rsidRPr="00A34D5F">
              <w:t>,</w:t>
            </w:r>
            <w:r w:rsidRPr="009C4B08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A34D5F">
              <w:t xml:space="preserve">Автомобиль ДЭУ </w:t>
            </w:r>
            <w:r w:rsidRPr="009C4B08">
              <w:rPr>
                <w:lang w:val="en-US"/>
              </w:rPr>
              <w:t>Matiz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398793,30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540C11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540C11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A34D5F" w:rsidRDefault="000F1BE3" w:rsidP="00FC12A8">
            <w:r w:rsidRPr="00A34D5F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502,0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</w:tcPr>
          <w:p w:rsidR="000F1BE3" w:rsidRPr="00435C9E" w:rsidRDefault="000F1BE3" w:rsidP="00BE3DB9">
            <w:r w:rsidRPr="00435C9E">
              <w:t>1</w:t>
            </w:r>
            <w:r>
              <w:t>8</w:t>
            </w:r>
          </w:p>
        </w:tc>
        <w:tc>
          <w:tcPr>
            <w:tcW w:w="1985" w:type="dxa"/>
          </w:tcPr>
          <w:p w:rsidR="000F1BE3" w:rsidRPr="00435C9E" w:rsidRDefault="000F1BE3" w:rsidP="00540C11">
            <w:r w:rsidRPr="00435C9E">
              <w:t>ИВАНОВА</w:t>
            </w:r>
          </w:p>
          <w:p w:rsidR="000F1BE3" w:rsidRPr="00435C9E" w:rsidRDefault="000F1BE3" w:rsidP="00540C11">
            <w:r w:rsidRPr="00435C9E">
              <w:t>Надежда Николаевна</w:t>
            </w:r>
          </w:p>
        </w:tc>
        <w:tc>
          <w:tcPr>
            <w:tcW w:w="1984" w:type="dxa"/>
          </w:tcPr>
          <w:p w:rsidR="000F1BE3" w:rsidRPr="00435C9E" w:rsidRDefault="000F1BE3" w:rsidP="00540C11">
            <w:r w:rsidRPr="00435C9E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77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116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 xml:space="preserve">квартира </w:t>
            </w:r>
          </w:p>
        </w:tc>
        <w:tc>
          <w:tcPr>
            <w:tcW w:w="81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23,3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759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484334,63</w:t>
            </w:r>
          </w:p>
        </w:tc>
        <w:tc>
          <w:tcPr>
            <w:tcW w:w="970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626"/>
        </w:trPr>
        <w:tc>
          <w:tcPr>
            <w:tcW w:w="709" w:type="dxa"/>
            <w:vMerge w:val="restart"/>
          </w:tcPr>
          <w:p w:rsidR="000F1BE3" w:rsidRPr="009C4B08" w:rsidRDefault="000F1BE3" w:rsidP="00C60243">
            <w:pPr>
              <w:rPr>
                <w:highlight w:val="yellow"/>
              </w:rPr>
            </w:pPr>
            <w:r w:rsidRPr="00A34D5F">
              <w:t>1</w:t>
            </w:r>
            <w:r>
              <w:t>9</w:t>
            </w:r>
          </w:p>
        </w:tc>
        <w:tc>
          <w:tcPr>
            <w:tcW w:w="1985" w:type="dxa"/>
            <w:vMerge w:val="restart"/>
          </w:tcPr>
          <w:p w:rsidR="000F1BE3" w:rsidRPr="00A34D5F" w:rsidRDefault="000F1BE3" w:rsidP="00C552EA">
            <w:r w:rsidRPr="00A34D5F">
              <w:t>ПОРТНЯГИНА</w:t>
            </w:r>
          </w:p>
          <w:p w:rsidR="000F1BE3" w:rsidRPr="00A34D5F" w:rsidRDefault="000F1BE3" w:rsidP="00C552EA">
            <w:r w:rsidRPr="00A34D5F">
              <w:t>Виктория Вячеславовна</w:t>
            </w:r>
          </w:p>
        </w:tc>
        <w:tc>
          <w:tcPr>
            <w:tcW w:w="1984" w:type="dxa"/>
            <w:vMerge w:val="restart"/>
          </w:tcPr>
          <w:p w:rsidR="000F1BE3" w:rsidRPr="00A34D5F" w:rsidRDefault="000F1BE3" w:rsidP="009C4B08">
            <w:pPr>
              <w:jc w:val="center"/>
            </w:pPr>
            <w:r w:rsidRPr="00A34D5F">
              <w:t xml:space="preserve">Заместитель председателя 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46,9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721490,95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276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45,1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980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долевая</w:t>
            </w:r>
          </w:p>
          <w:p w:rsidR="000F1BE3" w:rsidRPr="00A34D5F" w:rsidRDefault="000F1BE3" w:rsidP="009C4B08">
            <w:pPr>
              <w:jc w:val="center"/>
            </w:pPr>
            <w:r w:rsidRPr="00A34D5F">
              <w:t>(1/2)</w:t>
            </w:r>
          </w:p>
        </w:tc>
        <w:tc>
          <w:tcPr>
            <w:tcW w:w="7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525,0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A34D5F" w:rsidRDefault="000F1BE3" w:rsidP="00910044">
            <w:r w:rsidRPr="00A34D5F">
              <w:t>супруг</w:t>
            </w:r>
          </w:p>
        </w:tc>
        <w:tc>
          <w:tcPr>
            <w:tcW w:w="1984" w:type="dxa"/>
            <w:vMerge/>
          </w:tcPr>
          <w:p w:rsidR="000F1BE3" w:rsidRPr="00A34D5F" w:rsidRDefault="000F1BE3" w:rsidP="00910044"/>
        </w:tc>
        <w:tc>
          <w:tcPr>
            <w:tcW w:w="12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45,1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Автомобиль ВАЗ 21083</w:t>
            </w:r>
          </w:p>
          <w:p w:rsidR="000F1BE3" w:rsidRPr="00A34D5F" w:rsidRDefault="000F1BE3" w:rsidP="009C4B08">
            <w:pPr>
              <w:jc w:val="center"/>
            </w:pPr>
            <w:r w:rsidRPr="00A34D5F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>
              <w:t>440929,30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910044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10044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гараж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15,6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 w:val="restart"/>
          </w:tcPr>
          <w:p w:rsidR="000F1BE3" w:rsidRPr="00D87B89" w:rsidRDefault="000F1BE3" w:rsidP="00C60243">
            <w:r>
              <w:t>20</w:t>
            </w:r>
          </w:p>
        </w:tc>
        <w:tc>
          <w:tcPr>
            <w:tcW w:w="1985" w:type="dxa"/>
            <w:vMerge w:val="restart"/>
          </w:tcPr>
          <w:p w:rsidR="000F1BE3" w:rsidRPr="00D87B89" w:rsidRDefault="000F1BE3" w:rsidP="00C552EA">
            <w:r w:rsidRPr="00D87B89">
              <w:t>МЕЛЬНИКОВ</w:t>
            </w:r>
          </w:p>
          <w:p w:rsidR="000F1BE3" w:rsidRPr="00D87B89" w:rsidRDefault="000F1BE3" w:rsidP="00C552EA">
            <w:r w:rsidRPr="00D87B89">
              <w:t>Павел Борисович</w:t>
            </w:r>
          </w:p>
        </w:tc>
        <w:tc>
          <w:tcPr>
            <w:tcW w:w="1984" w:type="dxa"/>
            <w:vMerge w:val="restart"/>
          </w:tcPr>
          <w:p w:rsidR="000F1BE3" w:rsidRPr="00D87B89" w:rsidRDefault="000F1BE3" w:rsidP="009C4B08">
            <w:pPr>
              <w:jc w:val="center"/>
            </w:pPr>
            <w:r>
              <w:t xml:space="preserve">Заместитель председателя - </w:t>
            </w:r>
            <w:r w:rsidRPr="00D87B89">
              <w:t>начальник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совместная</w:t>
            </w:r>
          </w:p>
        </w:tc>
        <w:tc>
          <w:tcPr>
            <w:tcW w:w="7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67,9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Автомобиль ВАЗ 2115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700562,60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0F1BE3" w:rsidRPr="00D87B89" w:rsidRDefault="000F1BE3" w:rsidP="00C552EA"/>
        </w:tc>
        <w:tc>
          <w:tcPr>
            <w:tcW w:w="1985" w:type="dxa"/>
            <w:vMerge/>
          </w:tcPr>
          <w:p w:rsidR="000F1BE3" w:rsidRPr="00D87B89" w:rsidRDefault="000F1BE3" w:rsidP="00C552EA"/>
        </w:tc>
        <w:tc>
          <w:tcPr>
            <w:tcW w:w="1984" w:type="dxa"/>
            <w:vMerge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Земельный участок</w:t>
            </w:r>
          </w:p>
        </w:tc>
        <w:tc>
          <w:tcPr>
            <w:tcW w:w="1134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совместная</w:t>
            </w:r>
          </w:p>
        </w:tc>
        <w:tc>
          <w:tcPr>
            <w:tcW w:w="7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497,0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0F1BE3" w:rsidRPr="00D87B89" w:rsidRDefault="000F1BE3" w:rsidP="00C552EA"/>
        </w:tc>
        <w:tc>
          <w:tcPr>
            <w:tcW w:w="1985" w:type="dxa"/>
            <w:vMerge w:val="restart"/>
          </w:tcPr>
          <w:p w:rsidR="000F1BE3" w:rsidRPr="00D87B89" w:rsidRDefault="000F1BE3" w:rsidP="00C552EA">
            <w:r w:rsidRPr="00D87B89">
              <w:t>супруга</w:t>
            </w:r>
          </w:p>
        </w:tc>
        <w:tc>
          <w:tcPr>
            <w:tcW w:w="1984" w:type="dxa"/>
            <w:vMerge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Земельный участок</w:t>
            </w:r>
          </w:p>
        </w:tc>
        <w:tc>
          <w:tcPr>
            <w:tcW w:w="1134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совместная</w:t>
            </w:r>
          </w:p>
        </w:tc>
        <w:tc>
          <w:tcPr>
            <w:tcW w:w="7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497,0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105040,14</w:t>
            </w:r>
          </w:p>
        </w:tc>
        <w:tc>
          <w:tcPr>
            <w:tcW w:w="970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0F1BE3" w:rsidRPr="00D87B89" w:rsidRDefault="000F1BE3" w:rsidP="00C552EA"/>
        </w:tc>
        <w:tc>
          <w:tcPr>
            <w:tcW w:w="1985" w:type="dxa"/>
            <w:vMerge/>
          </w:tcPr>
          <w:p w:rsidR="000F1BE3" w:rsidRPr="00D87B89" w:rsidRDefault="000F1BE3" w:rsidP="00C552EA"/>
        </w:tc>
        <w:tc>
          <w:tcPr>
            <w:tcW w:w="1984" w:type="dxa"/>
            <w:vMerge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совместная</w:t>
            </w:r>
          </w:p>
        </w:tc>
        <w:tc>
          <w:tcPr>
            <w:tcW w:w="77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67,9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0F1BE3" w:rsidRPr="00D87B89" w:rsidRDefault="000F1BE3" w:rsidP="00C552EA"/>
        </w:tc>
        <w:tc>
          <w:tcPr>
            <w:tcW w:w="1985" w:type="dxa"/>
            <w:vMerge w:val="restart"/>
          </w:tcPr>
          <w:p w:rsidR="000F1BE3" w:rsidRPr="00D87B89" w:rsidRDefault="000F1BE3" w:rsidP="00C552EA">
            <w:r w:rsidRPr="00D87B8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D87B8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67,9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D87B8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</w:tr>
      <w:tr w:rsidR="000F1BE3" w:rsidRPr="00103757" w:rsidTr="009C4B08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0F1BE3" w:rsidRPr="00D87B89" w:rsidRDefault="000F1BE3" w:rsidP="00C552EA"/>
        </w:tc>
        <w:tc>
          <w:tcPr>
            <w:tcW w:w="1985" w:type="dxa"/>
            <w:vMerge/>
          </w:tcPr>
          <w:p w:rsidR="000F1BE3" w:rsidRPr="00D87B89" w:rsidRDefault="000F1BE3" w:rsidP="00C552EA"/>
        </w:tc>
        <w:tc>
          <w:tcPr>
            <w:tcW w:w="1984" w:type="dxa"/>
            <w:vMerge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497,0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</w:tr>
      <w:tr w:rsidR="000F1BE3" w:rsidRPr="00103757" w:rsidTr="009C4B08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0F1BE3" w:rsidRPr="00D87B89" w:rsidRDefault="000F1BE3" w:rsidP="00C552EA"/>
        </w:tc>
        <w:tc>
          <w:tcPr>
            <w:tcW w:w="1985" w:type="dxa"/>
            <w:vMerge w:val="restart"/>
          </w:tcPr>
          <w:p w:rsidR="000F1BE3" w:rsidRPr="00D87B89" w:rsidRDefault="000F1BE3" w:rsidP="00C552EA">
            <w:r w:rsidRPr="00D87B8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D87B89" w:rsidRDefault="000F1BE3" w:rsidP="009C4B08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D87B89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67,9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D87B8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</w:tr>
      <w:tr w:rsidR="000F1BE3" w:rsidRPr="00103757" w:rsidTr="009C4B08">
        <w:trPr>
          <w:gridAfter w:val="4"/>
          <w:wAfter w:w="7036" w:type="dxa"/>
          <w:cantSplit/>
          <w:trHeight w:val="619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497,0</w:t>
            </w:r>
          </w:p>
        </w:tc>
        <w:tc>
          <w:tcPr>
            <w:tcW w:w="933" w:type="dxa"/>
            <w:vAlign w:val="center"/>
          </w:tcPr>
          <w:p w:rsidR="000F1BE3" w:rsidRPr="00D87B89" w:rsidRDefault="000F1BE3" w:rsidP="009C4B08">
            <w:pPr>
              <w:jc w:val="center"/>
            </w:pPr>
            <w:r w:rsidRPr="00D87B89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3052E9" w:rsidRDefault="000F1BE3" w:rsidP="00BD76C3">
            <w:r>
              <w:t>21</w:t>
            </w:r>
          </w:p>
          <w:p w:rsidR="000F1BE3" w:rsidRPr="003052E9" w:rsidRDefault="000F1BE3" w:rsidP="00BD76C3"/>
          <w:p w:rsidR="000F1BE3" w:rsidRPr="003052E9" w:rsidRDefault="000F1BE3" w:rsidP="00BD76C3"/>
        </w:tc>
        <w:tc>
          <w:tcPr>
            <w:tcW w:w="1985" w:type="dxa"/>
          </w:tcPr>
          <w:p w:rsidR="000F1BE3" w:rsidRPr="003052E9" w:rsidRDefault="000F1BE3" w:rsidP="00C552EA">
            <w:r w:rsidRPr="003052E9">
              <w:t>МАРТЫНОВА Таисия Ивановна</w:t>
            </w:r>
          </w:p>
        </w:tc>
        <w:tc>
          <w:tcPr>
            <w:tcW w:w="1984" w:type="dxa"/>
            <w:vMerge w:val="restart"/>
          </w:tcPr>
          <w:p w:rsidR="000F1BE3" w:rsidRPr="003052E9" w:rsidRDefault="000F1BE3" w:rsidP="009C4B08">
            <w:pPr>
              <w:jc w:val="center"/>
            </w:pPr>
            <w:r w:rsidRPr="003052E9">
              <w:t>Ведущий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7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116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50,8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759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6D48B8" w:rsidRDefault="000F1BE3" w:rsidP="009C4B08">
            <w:pPr>
              <w:jc w:val="center"/>
            </w:pPr>
            <w:r w:rsidRPr="006D48B8">
              <w:t>25600,00</w:t>
            </w:r>
          </w:p>
        </w:tc>
        <w:tc>
          <w:tcPr>
            <w:tcW w:w="970" w:type="dxa"/>
            <w:vAlign w:val="center"/>
          </w:tcPr>
          <w:p w:rsidR="000F1BE3" w:rsidRPr="006D48B8" w:rsidRDefault="000F1BE3" w:rsidP="009C4B08">
            <w:pPr>
              <w:jc w:val="center"/>
            </w:pPr>
            <w:r w:rsidRPr="006D48B8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399"/>
        </w:trPr>
        <w:tc>
          <w:tcPr>
            <w:tcW w:w="709" w:type="dxa"/>
            <w:vMerge/>
          </w:tcPr>
          <w:p w:rsidR="000F1BE3" w:rsidRPr="003052E9" w:rsidRDefault="000F1BE3" w:rsidP="00C552EA"/>
        </w:tc>
        <w:tc>
          <w:tcPr>
            <w:tcW w:w="1985" w:type="dxa"/>
            <w:vMerge w:val="restart"/>
          </w:tcPr>
          <w:p w:rsidR="000F1BE3" w:rsidRPr="003052E9" w:rsidRDefault="000F1BE3" w:rsidP="00C552EA">
            <w:r w:rsidRPr="003052E9">
              <w:t>супруг</w:t>
            </w:r>
          </w:p>
        </w:tc>
        <w:tc>
          <w:tcPr>
            <w:tcW w:w="1984" w:type="dxa"/>
            <w:vMerge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долевая</w:t>
            </w:r>
          </w:p>
          <w:p w:rsidR="000F1BE3" w:rsidRPr="003052E9" w:rsidRDefault="000F1BE3" w:rsidP="009C4B08">
            <w:pPr>
              <w:jc w:val="center"/>
            </w:pPr>
            <w:r w:rsidRPr="003052E9">
              <w:t>(1/2)</w:t>
            </w:r>
          </w:p>
        </w:tc>
        <w:tc>
          <w:tcPr>
            <w:tcW w:w="7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50,8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 xml:space="preserve">Автомобиль </w:t>
            </w:r>
            <w:r w:rsidRPr="009C4B08">
              <w:rPr>
                <w:lang w:val="en-US"/>
              </w:rPr>
              <w:t xml:space="preserve">Chevrolet Cobalt 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201000,00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143"/>
        </w:trPr>
        <w:tc>
          <w:tcPr>
            <w:tcW w:w="709" w:type="dxa"/>
            <w:vMerge/>
          </w:tcPr>
          <w:p w:rsidR="000F1BE3" w:rsidRPr="003052E9" w:rsidRDefault="000F1BE3" w:rsidP="00C552EA"/>
        </w:tc>
        <w:tc>
          <w:tcPr>
            <w:tcW w:w="1985" w:type="dxa"/>
            <w:vMerge/>
          </w:tcPr>
          <w:p w:rsidR="000F1BE3" w:rsidRPr="003052E9" w:rsidRDefault="000F1BE3" w:rsidP="00C552EA"/>
        </w:tc>
        <w:tc>
          <w:tcPr>
            <w:tcW w:w="1984" w:type="dxa"/>
            <w:vMerge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39,8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3052E9" w:rsidRDefault="000F1BE3" w:rsidP="00C552EA"/>
        </w:tc>
        <w:tc>
          <w:tcPr>
            <w:tcW w:w="1985" w:type="dxa"/>
            <w:vMerge/>
          </w:tcPr>
          <w:p w:rsidR="000F1BE3" w:rsidRPr="003052E9" w:rsidRDefault="000F1BE3" w:rsidP="00C552EA"/>
        </w:tc>
        <w:tc>
          <w:tcPr>
            <w:tcW w:w="1984" w:type="dxa"/>
            <w:vMerge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гараж</w:t>
            </w:r>
          </w:p>
        </w:tc>
        <w:tc>
          <w:tcPr>
            <w:tcW w:w="1134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долевая</w:t>
            </w:r>
          </w:p>
          <w:p w:rsidR="000F1BE3" w:rsidRPr="003052E9" w:rsidRDefault="000F1BE3" w:rsidP="009C4B08">
            <w:pPr>
              <w:jc w:val="center"/>
            </w:pPr>
            <w:r w:rsidRPr="003052E9">
              <w:t>(1/2)</w:t>
            </w:r>
          </w:p>
        </w:tc>
        <w:tc>
          <w:tcPr>
            <w:tcW w:w="7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23,5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3052E9" w:rsidRDefault="000F1BE3" w:rsidP="00C552EA"/>
        </w:tc>
        <w:tc>
          <w:tcPr>
            <w:tcW w:w="1985" w:type="dxa"/>
            <w:vMerge/>
          </w:tcPr>
          <w:p w:rsidR="000F1BE3" w:rsidRPr="003052E9" w:rsidRDefault="000F1BE3" w:rsidP="00C552EA"/>
        </w:tc>
        <w:tc>
          <w:tcPr>
            <w:tcW w:w="1984" w:type="dxa"/>
            <w:vMerge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долевая</w:t>
            </w:r>
          </w:p>
          <w:p w:rsidR="000F1BE3" w:rsidRPr="003052E9" w:rsidRDefault="000F1BE3" w:rsidP="009C4B08">
            <w:pPr>
              <w:jc w:val="center"/>
            </w:pPr>
            <w:r w:rsidRPr="003052E9">
              <w:t>(1/2)</w:t>
            </w:r>
          </w:p>
        </w:tc>
        <w:tc>
          <w:tcPr>
            <w:tcW w:w="7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32,0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3052E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489"/>
        </w:trPr>
        <w:tc>
          <w:tcPr>
            <w:tcW w:w="709" w:type="dxa"/>
            <w:vMerge/>
          </w:tcPr>
          <w:p w:rsidR="000F1BE3" w:rsidRPr="003052E9" w:rsidRDefault="000F1BE3" w:rsidP="00C552EA"/>
        </w:tc>
        <w:tc>
          <w:tcPr>
            <w:tcW w:w="1985" w:type="dxa"/>
          </w:tcPr>
          <w:p w:rsidR="000F1BE3" w:rsidRPr="003052E9" w:rsidRDefault="000F1BE3" w:rsidP="00C552EA">
            <w:r w:rsidRPr="003052E9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50,8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759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:rsidR="000F1BE3" w:rsidRPr="003052E9" w:rsidRDefault="000F1BE3" w:rsidP="00C552EA"/>
        </w:tc>
        <w:tc>
          <w:tcPr>
            <w:tcW w:w="1985" w:type="dxa"/>
          </w:tcPr>
          <w:p w:rsidR="000F1BE3" w:rsidRPr="003052E9" w:rsidRDefault="000F1BE3" w:rsidP="00A82337">
            <w:r w:rsidRPr="003052E9">
              <w:t>несовершеннолетний ребенок</w:t>
            </w:r>
          </w:p>
        </w:tc>
        <w:tc>
          <w:tcPr>
            <w:tcW w:w="1984" w:type="dxa"/>
            <w:tcBorders>
              <w:bottom w:val="nil"/>
            </w:tcBorders>
          </w:tcPr>
          <w:p w:rsidR="000F1BE3" w:rsidRPr="003052E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50,8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759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489"/>
        </w:trPr>
        <w:tc>
          <w:tcPr>
            <w:tcW w:w="709" w:type="dxa"/>
            <w:vMerge w:val="restart"/>
          </w:tcPr>
          <w:p w:rsidR="000F1BE3" w:rsidRPr="003052E9" w:rsidRDefault="000F1BE3" w:rsidP="00BD76C3">
            <w:r w:rsidRPr="003052E9">
              <w:t>2</w:t>
            </w:r>
            <w:r>
              <w:t>2</w:t>
            </w:r>
          </w:p>
        </w:tc>
        <w:tc>
          <w:tcPr>
            <w:tcW w:w="1985" w:type="dxa"/>
          </w:tcPr>
          <w:p w:rsidR="000F1BE3" w:rsidRPr="003052E9" w:rsidRDefault="000F1BE3" w:rsidP="00BD76C3">
            <w:r w:rsidRPr="003052E9">
              <w:t>МОЛОДЕЦ Олеся Андреевна</w:t>
            </w:r>
          </w:p>
        </w:tc>
        <w:tc>
          <w:tcPr>
            <w:tcW w:w="1984" w:type="dxa"/>
            <w:vMerge w:val="restart"/>
          </w:tcPr>
          <w:p w:rsidR="000F1BE3" w:rsidRPr="003052E9" w:rsidRDefault="000F1BE3" w:rsidP="00BB6487">
            <w:r w:rsidRPr="003052E9">
              <w:t>Начальник отдела бухгалтерского учета и делопроизводст</w:t>
            </w:r>
          </w:p>
          <w:p w:rsidR="000F1BE3" w:rsidRPr="003052E9" w:rsidRDefault="000F1BE3" w:rsidP="00BB6487">
            <w:r w:rsidRPr="003052E9">
              <w:t>ва – главный бухгалтер</w:t>
            </w:r>
          </w:p>
        </w:tc>
        <w:tc>
          <w:tcPr>
            <w:tcW w:w="12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35,0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759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598802,97</w:t>
            </w:r>
          </w:p>
        </w:tc>
        <w:tc>
          <w:tcPr>
            <w:tcW w:w="970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:rsidR="000F1BE3" w:rsidRPr="003052E9" w:rsidRDefault="000F1BE3" w:rsidP="00BD76C3"/>
        </w:tc>
        <w:tc>
          <w:tcPr>
            <w:tcW w:w="1985" w:type="dxa"/>
          </w:tcPr>
          <w:p w:rsidR="000F1BE3" w:rsidRPr="003052E9" w:rsidRDefault="000F1BE3" w:rsidP="00BD76C3">
            <w:r w:rsidRPr="003052E9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0F1BE3" w:rsidRPr="003052E9" w:rsidRDefault="000F1BE3" w:rsidP="00BD76C3"/>
        </w:tc>
        <w:tc>
          <w:tcPr>
            <w:tcW w:w="12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35,0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759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3052E9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874713" w:rsidRDefault="000F1BE3" w:rsidP="00BE3DB9">
            <w:r>
              <w:t>23</w:t>
            </w:r>
          </w:p>
        </w:tc>
        <w:tc>
          <w:tcPr>
            <w:tcW w:w="1985" w:type="dxa"/>
            <w:vMerge w:val="restart"/>
          </w:tcPr>
          <w:p w:rsidR="000F1BE3" w:rsidRPr="00874713" w:rsidRDefault="000F1BE3" w:rsidP="00C552EA">
            <w:r w:rsidRPr="00874713">
              <w:t>МУРИНОВИЧ</w:t>
            </w:r>
          </w:p>
          <w:p w:rsidR="000F1BE3" w:rsidRPr="00874713" w:rsidRDefault="000F1BE3" w:rsidP="00C552EA">
            <w:r w:rsidRPr="00874713">
              <w:t>Наталья Владимировна</w:t>
            </w:r>
          </w:p>
        </w:tc>
        <w:tc>
          <w:tcPr>
            <w:tcW w:w="1984" w:type="dxa"/>
            <w:vMerge w:val="restart"/>
          </w:tcPr>
          <w:p w:rsidR="000F1BE3" w:rsidRPr="00874713" w:rsidRDefault="000F1BE3" w:rsidP="009C4B08">
            <w:pPr>
              <w:jc w:val="center"/>
            </w:pPr>
            <w:r w:rsidRPr="00874713">
              <w:t>Ведущий специалист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874713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76,3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378090,97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758,0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 w:val="restart"/>
          </w:tcPr>
          <w:p w:rsidR="000F1BE3" w:rsidRPr="00874713" w:rsidRDefault="000F1BE3" w:rsidP="00C552EA">
            <w:r w:rsidRPr="00874713">
              <w:t>супруг</w:t>
            </w:r>
          </w:p>
        </w:tc>
        <w:tc>
          <w:tcPr>
            <w:tcW w:w="1984" w:type="dxa"/>
            <w:vMerge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76,3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200000,00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758,0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Жилой дом (объект незавершенного строительства)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200,0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 w:val="restart"/>
          </w:tcPr>
          <w:p w:rsidR="000F1BE3" w:rsidRPr="00874713" w:rsidRDefault="000F1BE3" w:rsidP="00FD3D1F">
            <w:r>
              <w:t>24</w:t>
            </w:r>
          </w:p>
        </w:tc>
        <w:tc>
          <w:tcPr>
            <w:tcW w:w="1985" w:type="dxa"/>
            <w:vMerge w:val="restart"/>
          </w:tcPr>
          <w:p w:rsidR="000F1BE3" w:rsidRPr="00874713" w:rsidRDefault="000F1BE3" w:rsidP="00C552EA">
            <w:r w:rsidRPr="00874713">
              <w:t xml:space="preserve">НИЛОВ </w:t>
            </w:r>
          </w:p>
          <w:p w:rsidR="000F1BE3" w:rsidRPr="00874713" w:rsidRDefault="000F1BE3" w:rsidP="00C552EA">
            <w:r w:rsidRPr="00874713">
              <w:t>Игорь Викторович</w:t>
            </w:r>
          </w:p>
        </w:tc>
        <w:tc>
          <w:tcPr>
            <w:tcW w:w="1984" w:type="dxa"/>
            <w:vMerge w:val="restart"/>
          </w:tcPr>
          <w:p w:rsidR="000F1BE3" w:rsidRPr="00874713" w:rsidRDefault="000F1BE3" w:rsidP="009C4B08">
            <w:pPr>
              <w:jc w:val="center"/>
            </w:pPr>
            <w:r w:rsidRPr="00874713">
              <w:t>Главный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долевая</w:t>
            </w:r>
          </w:p>
          <w:p w:rsidR="000F1BE3" w:rsidRPr="00874713" w:rsidRDefault="000F1BE3" w:rsidP="009C4B08">
            <w:pPr>
              <w:jc w:val="center"/>
            </w:pPr>
            <w:r w:rsidRPr="00874713">
              <w:t>(1/3)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42,9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>
              <w:t>460584,41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rStyle w:val="SubtleEmphasis"/>
              </w:rPr>
            </w:pPr>
            <w:r w:rsidRPr="00874713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/>
          </w:tcPr>
          <w:p w:rsidR="000F1BE3" w:rsidRPr="0036318B" w:rsidRDefault="000F1BE3" w:rsidP="00C552EA"/>
        </w:tc>
        <w:tc>
          <w:tcPr>
            <w:tcW w:w="1985" w:type="dxa"/>
            <w:vMerge/>
          </w:tcPr>
          <w:p w:rsidR="000F1BE3" w:rsidRPr="0036318B" w:rsidRDefault="000F1BE3" w:rsidP="00C552EA"/>
        </w:tc>
        <w:tc>
          <w:tcPr>
            <w:tcW w:w="1984" w:type="dxa"/>
            <w:vMerge/>
          </w:tcPr>
          <w:p w:rsidR="000F1BE3" w:rsidRPr="0036318B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43,2</w:t>
            </w:r>
          </w:p>
        </w:tc>
        <w:tc>
          <w:tcPr>
            <w:tcW w:w="933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36318B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36318B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36318B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36318B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36318B" w:rsidRDefault="000F1BE3" w:rsidP="009C4B08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0F1BE3" w:rsidRPr="0036318B" w:rsidRDefault="000F1BE3" w:rsidP="009C4B08">
            <w:pPr>
              <w:ind w:left="113" w:right="113"/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cantSplit/>
          <w:trHeight w:val="1134"/>
        </w:trPr>
        <w:tc>
          <w:tcPr>
            <w:tcW w:w="709" w:type="dxa"/>
            <w:vMerge/>
          </w:tcPr>
          <w:p w:rsidR="000F1BE3" w:rsidRPr="0036318B" w:rsidRDefault="000F1BE3" w:rsidP="00C552EA"/>
        </w:tc>
        <w:tc>
          <w:tcPr>
            <w:tcW w:w="1985" w:type="dxa"/>
          </w:tcPr>
          <w:p w:rsidR="000F1BE3" w:rsidRPr="0036318B" w:rsidRDefault="000F1BE3" w:rsidP="00C552EA">
            <w:r w:rsidRPr="0036318B">
              <w:t>супруга</w:t>
            </w:r>
          </w:p>
        </w:tc>
        <w:tc>
          <w:tcPr>
            <w:tcW w:w="1984" w:type="dxa"/>
            <w:vMerge/>
          </w:tcPr>
          <w:p w:rsidR="000F1BE3" w:rsidRPr="0036318B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долевая</w:t>
            </w:r>
          </w:p>
          <w:p w:rsidR="000F1BE3" w:rsidRPr="0036318B" w:rsidRDefault="000F1BE3" w:rsidP="009C4B08">
            <w:pPr>
              <w:jc w:val="center"/>
            </w:pPr>
            <w:r w:rsidRPr="0036318B">
              <w:t>(2/3)</w:t>
            </w:r>
          </w:p>
        </w:tc>
        <w:tc>
          <w:tcPr>
            <w:tcW w:w="776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42,9</w:t>
            </w:r>
          </w:p>
        </w:tc>
        <w:tc>
          <w:tcPr>
            <w:tcW w:w="933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Россия</w:t>
            </w:r>
          </w:p>
        </w:tc>
        <w:tc>
          <w:tcPr>
            <w:tcW w:w="1162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-</w:t>
            </w:r>
          </w:p>
        </w:tc>
        <w:tc>
          <w:tcPr>
            <w:tcW w:w="816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-</w:t>
            </w:r>
          </w:p>
        </w:tc>
        <w:tc>
          <w:tcPr>
            <w:tcW w:w="933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-</w:t>
            </w:r>
          </w:p>
        </w:tc>
        <w:tc>
          <w:tcPr>
            <w:tcW w:w="1759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36318B" w:rsidRDefault="000F1BE3" w:rsidP="009C4B08">
            <w:pPr>
              <w:jc w:val="center"/>
            </w:pPr>
            <w:r>
              <w:t>303902,72</w:t>
            </w:r>
          </w:p>
        </w:tc>
        <w:tc>
          <w:tcPr>
            <w:tcW w:w="970" w:type="dxa"/>
            <w:vAlign w:val="center"/>
          </w:tcPr>
          <w:p w:rsidR="000F1BE3" w:rsidRPr="0036318B" w:rsidRDefault="000F1BE3" w:rsidP="009C4B08">
            <w:pPr>
              <w:jc w:val="center"/>
            </w:pPr>
            <w:r w:rsidRPr="0036318B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114"/>
        </w:trPr>
        <w:tc>
          <w:tcPr>
            <w:tcW w:w="709" w:type="dxa"/>
            <w:vMerge w:val="restart"/>
          </w:tcPr>
          <w:p w:rsidR="000F1BE3" w:rsidRPr="00E72F0C" w:rsidRDefault="000F1BE3" w:rsidP="00FD3D1F">
            <w:r w:rsidRPr="00E72F0C">
              <w:t>2</w:t>
            </w:r>
            <w:r>
              <w:t>5</w:t>
            </w:r>
          </w:p>
        </w:tc>
        <w:tc>
          <w:tcPr>
            <w:tcW w:w="1985" w:type="dxa"/>
            <w:vMerge w:val="restart"/>
          </w:tcPr>
          <w:p w:rsidR="000F1BE3" w:rsidRPr="00E72F0C" w:rsidRDefault="000F1BE3" w:rsidP="00C552EA">
            <w:r w:rsidRPr="00E72F0C">
              <w:t>НЕСТЕРОВА Людмила Владимировна</w:t>
            </w:r>
          </w:p>
        </w:tc>
        <w:tc>
          <w:tcPr>
            <w:tcW w:w="1984" w:type="dxa"/>
            <w:vMerge w:val="restart"/>
          </w:tcPr>
          <w:p w:rsidR="000F1BE3" w:rsidRPr="00E72F0C" w:rsidRDefault="000F1BE3" w:rsidP="00C552EA">
            <w:r w:rsidRPr="00E72F0C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земельный участок для размещения ИЖЗ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528,0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542271,96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656"/>
        </w:trPr>
        <w:tc>
          <w:tcPr>
            <w:tcW w:w="709" w:type="dxa"/>
            <w:vMerge/>
          </w:tcPr>
          <w:p w:rsidR="000F1BE3" w:rsidRPr="009C4B08" w:rsidRDefault="000F1BE3" w:rsidP="00B2213D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51,6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57"/>
        </w:trPr>
        <w:tc>
          <w:tcPr>
            <w:tcW w:w="709" w:type="dxa"/>
            <w:vMerge/>
          </w:tcPr>
          <w:p w:rsidR="000F1BE3" w:rsidRPr="009C4B08" w:rsidRDefault="000F1BE3" w:rsidP="00B2213D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кухня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25,9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29"/>
        </w:trPr>
        <w:tc>
          <w:tcPr>
            <w:tcW w:w="709" w:type="dxa"/>
            <w:vMerge/>
          </w:tcPr>
          <w:p w:rsidR="000F1BE3" w:rsidRPr="009C4B08" w:rsidRDefault="000F1BE3" w:rsidP="00B2213D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сарай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9,3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33"/>
        </w:trPr>
        <w:tc>
          <w:tcPr>
            <w:tcW w:w="709" w:type="dxa"/>
            <w:vMerge/>
          </w:tcPr>
          <w:p w:rsidR="000F1BE3" w:rsidRPr="009C4B08" w:rsidRDefault="000F1BE3" w:rsidP="00B2213D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сарай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3,8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43"/>
        </w:trPr>
        <w:tc>
          <w:tcPr>
            <w:tcW w:w="709" w:type="dxa"/>
            <w:vMerge/>
          </w:tcPr>
          <w:p w:rsidR="000F1BE3" w:rsidRPr="009C4B08" w:rsidRDefault="000F1BE3" w:rsidP="00B2213D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сарай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3,4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627"/>
        </w:trPr>
        <w:tc>
          <w:tcPr>
            <w:tcW w:w="709" w:type="dxa"/>
            <w:vMerge/>
          </w:tcPr>
          <w:p w:rsidR="000F1BE3" w:rsidRPr="009C4B08" w:rsidRDefault="000F1BE3" w:rsidP="00B2213D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</w:t>
            </w:r>
          </w:p>
          <w:p w:rsidR="000F1BE3" w:rsidRPr="00E72F0C" w:rsidRDefault="000F1BE3" w:rsidP="009C4B08">
            <w:pPr>
              <w:jc w:val="center"/>
            </w:pPr>
            <w:r w:rsidRPr="00E72F0C">
              <w:t>(1/5)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48,4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200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E72F0C" w:rsidRDefault="000F1BE3" w:rsidP="00C552EA">
            <w:r w:rsidRPr="00E72F0C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E72F0C" w:rsidRDefault="000F1BE3" w:rsidP="00C552EA"/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земельный участок для размещения ИЖЗ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528,0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 xml:space="preserve">квартира  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48,4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171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51,6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29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кухня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25,9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33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сарай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9,3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43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сарай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3,8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171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сарай</w:t>
            </w:r>
          </w:p>
        </w:tc>
        <w:tc>
          <w:tcPr>
            <w:tcW w:w="1134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Долевая (1/3)</w:t>
            </w:r>
          </w:p>
        </w:tc>
        <w:tc>
          <w:tcPr>
            <w:tcW w:w="776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3,4</w:t>
            </w:r>
          </w:p>
        </w:tc>
        <w:tc>
          <w:tcPr>
            <w:tcW w:w="933" w:type="dxa"/>
            <w:vAlign w:val="center"/>
          </w:tcPr>
          <w:p w:rsidR="000F1BE3" w:rsidRPr="00E72F0C" w:rsidRDefault="000F1BE3" w:rsidP="009C4B08">
            <w:pPr>
              <w:jc w:val="center"/>
            </w:pPr>
            <w:r w:rsidRPr="00E72F0C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4D3761" w:rsidRDefault="000F1BE3" w:rsidP="00FD3D1F">
            <w:r>
              <w:t>26</w:t>
            </w:r>
          </w:p>
        </w:tc>
        <w:tc>
          <w:tcPr>
            <w:tcW w:w="1985" w:type="dxa"/>
          </w:tcPr>
          <w:p w:rsidR="000F1BE3" w:rsidRPr="004D3761" w:rsidRDefault="000F1BE3" w:rsidP="00C552EA">
            <w:r w:rsidRPr="004D3761">
              <w:t>ПОНАМАРЕВА Наталья Владимировна</w:t>
            </w:r>
          </w:p>
        </w:tc>
        <w:tc>
          <w:tcPr>
            <w:tcW w:w="1984" w:type="dxa"/>
            <w:vMerge w:val="restart"/>
          </w:tcPr>
          <w:p w:rsidR="000F1BE3" w:rsidRPr="004D3761" w:rsidRDefault="000F1BE3" w:rsidP="00C552EA">
            <w:r w:rsidRPr="004D3761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долевая</w:t>
            </w:r>
          </w:p>
          <w:p w:rsidR="000F1BE3" w:rsidRPr="004D3761" w:rsidRDefault="000F1BE3" w:rsidP="009C4B08">
            <w:pPr>
              <w:jc w:val="center"/>
            </w:pPr>
            <w:r w:rsidRPr="004D3761">
              <w:t>(1/2)</w:t>
            </w:r>
          </w:p>
        </w:tc>
        <w:tc>
          <w:tcPr>
            <w:tcW w:w="776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26,0</w:t>
            </w:r>
          </w:p>
        </w:tc>
        <w:tc>
          <w:tcPr>
            <w:tcW w:w="933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Россия</w:t>
            </w:r>
          </w:p>
        </w:tc>
        <w:tc>
          <w:tcPr>
            <w:tcW w:w="1162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  <w:tc>
          <w:tcPr>
            <w:tcW w:w="816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  <w:tc>
          <w:tcPr>
            <w:tcW w:w="933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  <w:tc>
          <w:tcPr>
            <w:tcW w:w="1759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535899,27</w:t>
            </w:r>
          </w:p>
        </w:tc>
        <w:tc>
          <w:tcPr>
            <w:tcW w:w="970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4D3761" w:rsidRDefault="000F1BE3" w:rsidP="00C552EA"/>
        </w:tc>
        <w:tc>
          <w:tcPr>
            <w:tcW w:w="1985" w:type="dxa"/>
            <w:vMerge w:val="restart"/>
          </w:tcPr>
          <w:p w:rsidR="000F1BE3" w:rsidRPr="004D3761" w:rsidRDefault="000F1BE3" w:rsidP="00C552EA">
            <w:r w:rsidRPr="004D3761">
              <w:t>супруг</w:t>
            </w:r>
          </w:p>
        </w:tc>
        <w:tc>
          <w:tcPr>
            <w:tcW w:w="1984" w:type="dxa"/>
            <w:vMerge/>
          </w:tcPr>
          <w:p w:rsidR="000F1BE3" w:rsidRPr="004D3761" w:rsidRDefault="000F1BE3" w:rsidP="00C552EA"/>
        </w:tc>
        <w:tc>
          <w:tcPr>
            <w:tcW w:w="1276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долевая</w:t>
            </w:r>
          </w:p>
          <w:p w:rsidR="000F1BE3" w:rsidRPr="004D3761" w:rsidRDefault="000F1BE3" w:rsidP="009C4B08">
            <w:pPr>
              <w:jc w:val="center"/>
            </w:pPr>
            <w:r w:rsidRPr="004D3761">
              <w:t>(1/2)</w:t>
            </w:r>
          </w:p>
        </w:tc>
        <w:tc>
          <w:tcPr>
            <w:tcW w:w="776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26,0</w:t>
            </w:r>
          </w:p>
        </w:tc>
        <w:tc>
          <w:tcPr>
            <w:tcW w:w="933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Автомобиль Мазда 3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322450,92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38,6</w:t>
            </w:r>
          </w:p>
        </w:tc>
        <w:tc>
          <w:tcPr>
            <w:tcW w:w="933" w:type="dxa"/>
            <w:vAlign w:val="center"/>
          </w:tcPr>
          <w:p w:rsidR="000F1BE3" w:rsidRPr="004D3761" w:rsidRDefault="000F1BE3" w:rsidP="009C4B08">
            <w:pPr>
              <w:jc w:val="center"/>
            </w:pPr>
            <w:r w:rsidRPr="004D3761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A34D5F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9C4B08" w:rsidRDefault="000F1BE3" w:rsidP="00FD3D1F">
            <w:pPr>
              <w:rPr>
                <w:highlight w:val="yellow"/>
              </w:rPr>
            </w:pPr>
            <w:r w:rsidRPr="00A34D5F">
              <w:t>2</w:t>
            </w:r>
            <w:r>
              <w:t>7</w:t>
            </w:r>
          </w:p>
        </w:tc>
        <w:tc>
          <w:tcPr>
            <w:tcW w:w="1985" w:type="dxa"/>
            <w:vMerge w:val="restart"/>
          </w:tcPr>
          <w:p w:rsidR="000F1BE3" w:rsidRPr="00A34D5F" w:rsidRDefault="000F1BE3" w:rsidP="00C552EA">
            <w:r w:rsidRPr="00A34D5F">
              <w:t>ПОРТНЯГИН Виталий Александрович</w:t>
            </w:r>
          </w:p>
        </w:tc>
        <w:tc>
          <w:tcPr>
            <w:tcW w:w="1984" w:type="dxa"/>
            <w:vMerge w:val="restart"/>
          </w:tcPr>
          <w:p w:rsidR="000F1BE3" w:rsidRPr="00A34D5F" w:rsidRDefault="000F1BE3" w:rsidP="00C552EA">
            <w:r w:rsidRPr="00A34D5F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45,1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Автомобиль ВАЗ 21083</w:t>
            </w:r>
          </w:p>
          <w:p w:rsidR="000F1BE3" w:rsidRPr="00A34D5F" w:rsidRDefault="000F1BE3" w:rsidP="009C4B08">
            <w:pPr>
              <w:jc w:val="center"/>
            </w:pPr>
            <w:r w:rsidRPr="00A34D5F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440929,30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</w:tr>
      <w:tr w:rsidR="000F1BE3" w:rsidRPr="00A34D5F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A34D5F" w:rsidRDefault="000F1BE3" w:rsidP="00C552EA"/>
        </w:tc>
        <w:tc>
          <w:tcPr>
            <w:tcW w:w="1984" w:type="dxa"/>
            <w:vMerge/>
          </w:tcPr>
          <w:p w:rsidR="000F1BE3" w:rsidRPr="00A34D5F" w:rsidRDefault="000F1BE3" w:rsidP="00C552EA"/>
        </w:tc>
        <w:tc>
          <w:tcPr>
            <w:tcW w:w="12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гараж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15,6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0F1BE3" w:rsidRPr="00A34D5F" w:rsidRDefault="000F1BE3" w:rsidP="00910044">
            <w:r w:rsidRPr="00A34D5F">
              <w:t>супруга</w:t>
            </w:r>
          </w:p>
        </w:tc>
        <w:tc>
          <w:tcPr>
            <w:tcW w:w="1984" w:type="dxa"/>
            <w:vMerge w:val="restart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46,9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721490,95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286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910044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45,1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910044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долевая</w:t>
            </w:r>
          </w:p>
          <w:p w:rsidR="000F1BE3" w:rsidRPr="00A34D5F" w:rsidRDefault="000F1BE3" w:rsidP="009C4B08">
            <w:pPr>
              <w:jc w:val="center"/>
            </w:pPr>
            <w:r w:rsidRPr="00A34D5F">
              <w:t>(1/2)</w:t>
            </w:r>
          </w:p>
        </w:tc>
        <w:tc>
          <w:tcPr>
            <w:tcW w:w="776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525,0</w:t>
            </w:r>
          </w:p>
        </w:tc>
        <w:tc>
          <w:tcPr>
            <w:tcW w:w="933" w:type="dxa"/>
            <w:vAlign w:val="center"/>
          </w:tcPr>
          <w:p w:rsidR="000F1BE3" w:rsidRPr="00A34D5F" w:rsidRDefault="000F1BE3" w:rsidP="009C4B08">
            <w:pPr>
              <w:jc w:val="center"/>
            </w:pPr>
            <w:r w:rsidRPr="00A34D5F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A34D5F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582CC6" w:rsidRDefault="000F1BE3" w:rsidP="00FD3D1F">
            <w:r>
              <w:t>28</w:t>
            </w:r>
          </w:p>
        </w:tc>
        <w:tc>
          <w:tcPr>
            <w:tcW w:w="1985" w:type="dxa"/>
            <w:vMerge w:val="restart"/>
          </w:tcPr>
          <w:p w:rsidR="000F1BE3" w:rsidRPr="00582CC6" w:rsidRDefault="000F1BE3" w:rsidP="00C552EA">
            <w:r w:rsidRPr="00582CC6">
              <w:t>РОМАНОВА Марина Анатольевна</w:t>
            </w:r>
          </w:p>
        </w:tc>
        <w:tc>
          <w:tcPr>
            <w:tcW w:w="1984" w:type="dxa"/>
            <w:vMerge w:val="restart"/>
          </w:tcPr>
          <w:p w:rsidR="000F1BE3" w:rsidRPr="00582CC6" w:rsidRDefault="000F1BE3" w:rsidP="00C552EA">
            <w:r w:rsidRPr="00582CC6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57,3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473450,81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582CC6" w:rsidRDefault="000F1BE3" w:rsidP="00C552EA"/>
        </w:tc>
        <w:tc>
          <w:tcPr>
            <w:tcW w:w="1985" w:type="dxa"/>
            <w:vMerge/>
          </w:tcPr>
          <w:p w:rsidR="000F1BE3" w:rsidRPr="00582CC6" w:rsidRDefault="000F1BE3" w:rsidP="00C552EA"/>
        </w:tc>
        <w:tc>
          <w:tcPr>
            <w:tcW w:w="1984" w:type="dxa"/>
            <w:vMerge/>
          </w:tcPr>
          <w:p w:rsidR="000F1BE3" w:rsidRPr="00582CC6" w:rsidRDefault="000F1BE3" w:rsidP="00C552EA"/>
        </w:tc>
        <w:tc>
          <w:tcPr>
            <w:tcW w:w="12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63,8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582CC6" w:rsidRDefault="000F1BE3" w:rsidP="00C552EA"/>
        </w:tc>
        <w:tc>
          <w:tcPr>
            <w:tcW w:w="1985" w:type="dxa"/>
            <w:vMerge w:val="restart"/>
          </w:tcPr>
          <w:p w:rsidR="000F1BE3" w:rsidRPr="00582CC6" w:rsidRDefault="000F1BE3" w:rsidP="00C552EA">
            <w:r w:rsidRPr="00582CC6">
              <w:t>супруг</w:t>
            </w:r>
          </w:p>
        </w:tc>
        <w:tc>
          <w:tcPr>
            <w:tcW w:w="1984" w:type="dxa"/>
            <w:vMerge/>
          </w:tcPr>
          <w:p w:rsidR="000F1BE3" w:rsidRPr="00582CC6" w:rsidRDefault="000F1BE3" w:rsidP="00C552EA"/>
        </w:tc>
        <w:tc>
          <w:tcPr>
            <w:tcW w:w="12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24,0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 xml:space="preserve">Россия 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63,8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Автомобиль Хундай гетз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312008,29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582CC6" w:rsidRDefault="000F1BE3" w:rsidP="00C552EA"/>
        </w:tc>
        <w:tc>
          <w:tcPr>
            <w:tcW w:w="1985" w:type="dxa"/>
            <w:vMerge/>
          </w:tcPr>
          <w:p w:rsidR="000F1BE3" w:rsidRPr="00582CC6" w:rsidRDefault="000F1BE3" w:rsidP="00C552EA"/>
        </w:tc>
        <w:tc>
          <w:tcPr>
            <w:tcW w:w="1984" w:type="dxa"/>
            <w:vMerge/>
          </w:tcPr>
          <w:p w:rsidR="000F1BE3" w:rsidRPr="00582CC6" w:rsidRDefault="000F1BE3" w:rsidP="00C552EA"/>
        </w:tc>
        <w:tc>
          <w:tcPr>
            <w:tcW w:w="12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гараж</w:t>
            </w:r>
          </w:p>
        </w:tc>
        <w:tc>
          <w:tcPr>
            <w:tcW w:w="1134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18,0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 xml:space="preserve">Россия </w:t>
            </w:r>
          </w:p>
        </w:tc>
        <w:tc>
          <w:tcPr>
            <w:tcW w:w="116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425"/>
        </w:trPr>
        <w:tc>
          <w:tcPr>
            <w:tcW w:w="709" w:type="dxa"/>
            <w:vMerge/>
          </w:tcPr>
          <w:p w:rsidR="000F1BE3" w:rsidRPr="00582CC6" w:rsidRDefault="000F1BE3" w:rsidP="00C552EA"/>
        </w:tc>
        <w:tc>
          <w:tcPr>
            <w:tcW w:w="1985" w:type="dxa"/>
            <w:vMerge w:val="restart"/>
          </w:tcPr>
          <w:p w:rsidR="000F1BE3" w:rsidRPr="00582CC6" w:rsidRDefault="000F1BE3" w:rsidP="00C552EA">
            <w:r w:rsidRPr="00582CC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582CC6" w:rsidRDefault="000F1BE3" w:rsidP="00C552EA"/>
        </w:tc>
        <w:tc>
          <w:tcPr>
            <w:tcW w:w="12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63,8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138"/>
        </w:trPr>
        <w:tc>
          <w:tcPr>
            <w:tcW w:w="709" w:type="dxa"/>
            <w:vMerge/>
          </w:tcPr>
          <w:p w:rsidR="000F1BE3" w:rsidRPr="00582CC6" w:rsidRDefault="000F1BE3" w:rsidP="00C552EA"/>
        </w:tc>
        <w:tc>
          <w:tcPr>
            <w:tcW w:w="1985" w:type="dxa"/>
            <w:vMerge/>
          </w:tcPr>
          <w:p w:rsidR="000F1BE3" w:rsidRPr="00582CC6" w:rsidRDefault="000F1BE3" w:rsidP="00C552EA"/>
        </w:tc>
        <w:tc>
          <w:tcPr>
            <w:tcW w:w="1984" w:type="dxa"/>
            <w:vMerge/>
          </w:tcPr>
          <w:p w:rsidR="000F1BE3" w:rsidRPr="00582CC6" w:rsidRDefault="000F1BE3" w:rsidP="00C552EA"/>
        </w:tc>
        <w:tc>
          <w:tcPr>
            <w:tcW w:w="12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57,3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</w:tr>
      <w:tr w:rsidR="000F1BE3" w:rsidRPr="00103757" w:rsidTr="009C4B08">
        <w:trPr>
          <w:trHeight w:val="376"/>
        </w:trPr>
        <w:tc>
          <w:tcPr>
            <w:tcW w:w="709" w:type="dxa"/>
            <w:vMerge/>
          </w:tcPr>
          <w:p w:rsidR="000F1BE3" w:rsidRPr="00582CC6" w:rsidRDefault="000F1BE3" w:rsidP="00C552EA"/>
        </w:tc>
        <w:tc>
          <w:tcPr>
            <w:tcW w:w="1985" w:type="dxa"/>
            <w:vMerge w:val="restart"/>
          </w:tcPr>
          <w:p w:rsidR="000F1BE3" w:rsidRPr="00582CC6" w:rsidRDefault="000F1BE3" w:rsidP="00C552EA">
            <w:r w:rsidRPr="00582CC6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582CC6" w:rsidRDefault="000F1BE3" w:rsidP="00C552EA"/>
        </w:tc>
        <w:tc>
          <w:tcPr>
            <w:tcW w:w="12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63,8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ind w:right="688"/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  <w:r w:rsidRPr="009C4B08">
              <w:rPr>
                <w:highlight w:val="yellow"/>
              </w:rPr>
              <w:t>57,3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  <w:r w:rsidRPr="009C4B08">
              <w:rPr>
                <w:highlight w:val="yellow"/>
              </w:rPr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  <w:r w:rsidRPr="009C4B08">
              <w:rPr>
                <w:highlight w:val="yellow"/>
              </w:rPr>
              <w:t>не имеет</w:t>
            </w:r>
          </w:p>
        </w:tc>
      </w:tr>
      <w:tr w:rsidR="000F1BE3" w:rsidRPr="00103757" w:rsidTr="009C4B08">
        <w:trPr>
          <w:trHeight w:val="175"/>
        </w:trPr>
        <w:tc>
          <w:tcPr>
            <w:tcW w:w="709" w:type="dxa"/>
            <w:vMerge/>
          </w:tcPr>
          <w:p w:rsidR="000F1BE3" w:rsidRPr="00582CC6" w:rsidRDefault="000F1BE3" w:rsidP="00C552EA"/>
        </w:tc>
        <w:tc>
          <w:tcPr>
            <w:tcW w:w="1985" w:type="dxa"/>
            <w:vMerge/>
          </w:tcPr>
          <w:p w:rsidR="000F1BE3" w:rsidRPr="00582CC6" w:rsidRDefault="000F1BE3" w:rsidP="00C552EA"/>
        </w:tc>
        <w:tc>
          <w:tcPr>
            <w:tcW w:w="1984" w:type="dxa"/>
            <w:vMerge/>
          </w:tcPr>
          <w:p w:rsidR="000F1BE3" w:rsidRPr="00582CC6" w:rsidRDefault="000F1BE3" w:rsidP="00C552EA"/>
        </w:tc>
        <w:tc>
          <w:tcPr>
            <w:tcW w:w="12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57,3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582CC6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ind w:right="688"/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582CC6" w:rsidRDefault="000F1BE3" w:rsidP="00FD3D1F">
            <w:r>
              <w:t>29</w:t>
            </w:r>
          </w:p>
        </w:tc>
        <w:tc>
          <w:tcPr>
            <w:tcW w:w="1985" w:type="dxa"/>
            <w:vMerge w:val="restart"/>
          </w:tcPr>
          <w:p w:rsidR="000F1BE3" w:rsidRPr="00582CC6" w:rsidRDefault="000F1BE3" w:rsidP="00C552EA">
            <w:r w:rsidRPr="00582CC6">
              <w:t>ЛЕВАШОВА</w:t>
            </w:r>
          </w:p>
          <w:p w:rsidR="000F1BE3" w:rsidRPr="00582CC6" w:rsidRDefault="000F1BE3" w:rsidP="00C552EA">
            <w:r w:rsidRPr="00582CC6">
              <w:t>Наталия Сергеевна</w:t>
            </w:r>
          </w:p>
        </w:tc>
        <w:tc>
          <w:tcPr>
            <w:tcW w:w="1984" w:type="dxa"/>
            <w:vMerge w:val="restart"/>
          </w:tcPr>
          <w:p w:rsidR="000F1BE3" w:rsidRPr="00582CC6" w:rsidRDefault="000F1BE3" w:rsidP="00C552EA">
            <w:r w:rsidRPr="00582CC6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  <w:tc>
          <w:tcPr>
            <w:tcW w:w="1162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63,1</w:t>
            </w:r>
          </w:p>
        </w:tc>
        <w:tc>
          <w:tcPr>
            <w:tcW w:w="933" w:type="dxa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 xml:space="preserve">не имеет 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362442,00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582CC6" w:rsidRDefault="000F1BE3" w:rsidP="009C4B08">
            <w:pPr>
              <w:jc w:val="center"/>
            </w:pPr>
            <w:r w:rsidRPr="00582CC6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435C9E" w:rsidRDefault="000F1BE3" w:rsidP="00C552EA"/>
        </w:tc>
        <w:tc>
          <w:tcPr>
            <w:tcW w:w="1985" w:type="dxa"/>
            <w:vMerge/>
          </w:tcPr>
          <w:p w:rsidR="000F1BE3" w:rsidRPr="00435C9E" w:rsidRDefault="000F1BE3" w:rsidP="00C552EA"/>
        </w:tc>
        <w:tc>
          <w:tcPr>
            <w:tcW w:w="1984" w:type="dxa"/>
            <w:vMerge/>
          </w:tcPr>
          <w:p w:rsidR="000F1BE3" w:rsidRPr="00435C9E" w:rsidRDefault="000F1BE3" w:rsidP="00C552EA"/>
        </w:tc>
        <w:tc>
          <w:tcPr>
            <w:tcW w:w="1276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365,0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435C9E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435C9E" w:rsidRDefault="000F1BE3" w:rsidP="00C552EA"/>
        </w:tc>
        <w:tc>
          <w:tcPr>
            <w:tcW w:w="1985" w:type="dxa"/>
            <w:vMerge w:val="restart"/>
          </w:tcPr>
          <w:p w:rsidR="000F1BE3" w:rsidRPr="00435C9E" w:rsidRDefault="000F1BE3" w:rsidP="00C552EA">
            <w:r w:rsidRPr="00435C9E">
              <w:t>супруг</w:t>
            </w:r>
          </w:p>
        </w:tc>
        <w:tc>
          <w:tcPr>
            <w:tcW w:w="1984" w:type="dxa"/>
            <w:vMerge/>
          </w:tcPr>
          <w:p w:rsidR="000F1BE3" w:rsidRPr="00435C9E" w:rsidRDefault="000F1BE3" w:rsidP="00C552EA"/>
        </w:tc>
        <w:tc>
          <w:tcPr>
            <w:tcW w:w="1276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  <w:tc>
          <w:tcPr>
            <w:tcW w:w="116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63,1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 xml:space="preserve">Автомобиль </w:t>
            </w:r>
            <w:r w:rsidRPr="009C4B08">
              <w:rPr>
                <w:lang w:val="en-US"/>
              </w:rPr>
              <w:t>Renault Clio</w:t>
            </w:r>
            <w:r w:rsidRPr="00435C9E">
              <w:t>, ИЖ 2717230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80000,00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365,0</w:t>
            </w:r>
          </w:p>
        </w:tc>
        <w:tc>
          <w:tcPr>
            <w:tcW w:w="933" w:type="dxa"/>
            <w:vAlign w:val="center"/>
          </w:tcPr>
          <w:p w:rsidR="000F1BE3" w:rsidRPr="00435C9E" w:rsidRDefault="000F1BE3" w:rsidP="009C4B08">
            <w:pPr>
              <w:jc w:val="center"/>
            </w:pPr>
            <w:r w:rsidRPr="00435C9E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CE5B53" w:rsidRDefault="000F1BE3" w:rsidP="00C60243">
            <w:r>
              <w:t>30</w:t>
            </w:r>
          </w:p>
        </w:tc>
        <w:tc>
          <w:tcPr>
            <w:tcW w:w="1985" w:type="dxa"/>
          </w:tcPr>
          <w:p w:rsidR="000F1BE3" w:rsidRPr="00CE5B53" w:rsidRDefault="000F1BE3" w:rsidP="00C552EA">
            <w:r w:rsidRPr="00CE5B53">
              <w:t>САПРУНОВА Юлия</w:t>
            </w:r>
          </w:p>
          <w:p w:rsidR="000F1BE3" w:rsidRPr="00CE5B53" w:rsidRDefault="000F1BE3" w:rsidP="00C552EA">
            <w:r w:rsidRPr="00CE5B53">
              <w:t>Борисовна</w:t>
            </w:r>
          </w:p>
        </w:tc>
        <w:tc>
          <w:tcPr>
            <w:tcW w:w="1984" w:type="dxa"/>
            <w:vMerge w:val="restart"/>
          </w:tcPr>
          <w:p w:rsidR="000F1BE3" w:rsidRPr="009C4B08" w:rsidRDefault="000F1BE3" w:rsidP="00506143">
            <w:pPr>
              <w:rPr>
                <w:highlight w:val="yellow"/>
              </w:rPr>
            </w:pPr>
            <w:r>
              <w:t xml:space="preserve">Ведущий </w:t>
            </w:r>
            <w:r w:rsidRPr="00506143">
              <w:t>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116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62,3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759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409285,67</w:t>
            </w:r>
          </w:p>
        </w:tc>
        <w:tc>
          <w:tcPr>
            <w:tcW w:w="970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E5B53" w:rsidRDefault="000F1BE3" w:rsidP="00C552EA"/>
        </w:tc>
        <w:tc>
          <w:tcPr>
            <w:tcW w:w="1985" w:type="dxa"/>
            <w:vMerge w:val="restart"/>
          </w:tcPr>
          <w:p w:rsidR="000F1BE3" w:rsidRPr="00CE5B53" w:rsidRDefault="000F1BE3" w:rsidP="00C552EA">
            <w:r w:rsidRPr="00CE5B53">
              <w:t>супруг</w:t>
            </w: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41,7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43,0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Автомобиль</w:t>
            </w:r>
          </w:p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Chevrolet Aveo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 xml:space="preserve">517017,94 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562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34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77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162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62,3</w:t>
            </w:r>
          </w:p>
        </w:tc>
        <w:tc>
          <w:tcPr>
            <w:tcW w:w="933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0F1BE3" w:rsidRPr="00CE5B53" w:rsidRDefault="000F1BE3" w:rsidP="00C552EA">
            <w:r w:rsidRPr="00CE5B53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116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62,3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759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0F1BE3" w:rsidRPr="00CE5B53" w:rsidRDefault="000F1BE3" w:rsidP="00C552EA">
            <w:r w:rsidRPr="00CE5B53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116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62,3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759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0F1BE3" w:rsidRPr="00CE5B53" w:rsidRDefault="000F1BE3" w:rsidP="00C552EA">
            <w:r w:rsidRPr="00CE5B53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116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62,3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759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F12BF7" w:rsidRDefault="000F1BE3" w:rsidP="00FD3D1F">
            <w:r>
              <w:t>31</w:t>
            </w:r>
          </w:p>
        </w:tc>
        <w:tc>
          <w:tcPr>
            <w:tcW w:w="1985" w:type="dxa"/>
            <w:vMerge w:val="restart"/>
          </w:tcPr>
          <w:p w:rsidR="000F1BE3" w:rsidRPr="00F12BF7" w:rsidRDefault="000F1BE3" w:rsidP="00C552EA">
            <w:r w:rsidRPr="00F12BF7">
              <w:t>СЕРТАКОВА</w:t>
            </w:r>
          </w:p>
          <w:p w:rsidR="000F1BE3" w:rsidRPr="00F12BF7" w:rsidRDefault="000F1BE3" w:rsidP="00C552EA">
            <w:r w:rsidRPr="00F12BF7">
              <w:t>Юлия Александровна</w:t>
            </w:r>
          </w:p>
        </w:tc>
        <w:tc>
          <w:tcPr>
            <w:tcW w:w="1984" w:type="dxa"/>
            <w:vMerge w:val="restart"/>
          </w:tcPr>
          <w:p w:rsidR="000F1BE3" w:rsidRPr="00F12BF7" w:rsidRDefault="000F1BE3" w:rsidP="00C552EA">
            <w:r w:rsidRPr="00F12BF7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долевая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(1/4)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94,2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107,5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 xml:space="preserve">не 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477794,68</w:t>
            </w:r>
          </w:p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/>
          </w:tcPr>
          <w:p w:rsidR="000F1BE3" w:rsidRPr="00F12BF7" w:rsidRDefault="000F1BE3" w:rsidP="00C552EA"/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долевая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(1/4)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902,9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805,0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 w:val="restart"/>
          </w:tcPr>
          <w:p w:rsidR="000F1BE3" w:rsidRPr="00F12BF7" w:rsidRDefault="000F1BE3" w:rsidP="00C552EA">
            <w:r w:rsidRPr="00F12BF7">
              <w:t>супруг</w:t>
            </w:r>
          </w:p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долевая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(1/4)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94,2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КИА РИО, 2016;</w:t>
            </w:r>
            <w:r w:rsidRPr="00F12BF7">
              <w:br/>
              <w:t>КИА РИО, 2019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3775777,54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/>
          </w:tcPr>
          <w:p w:rsidR="000F1BE3" w:rsidRPr="00F12BF7" w:rsidRDefault="000F1BE3" w:rsidP="00C552EA"/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долевая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(1/4)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902,9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/>
          </w:tcPr>
          <w:p w:rsidR="000F1BE3" w:rsidRPr="00F12BF7" w:rsidRDefault="000F1BE3" w:rsidP="00C552EA"/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107,5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/>
          </w:tcPr>
          <w:p w:rsidR="000F1BE3" w:rsidRPr="00F12BF7" w:rsidRDefault="000F1BE3" w:rsidP="00C552EA"/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805,0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848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 w:val="restart"/>
          </w:tcPr>
          <w:p w:rsidR="000F1BE3" w:rsidRPr="00F12BF7" w:rsidRDefault="000F1BE3" w:rsidP="00C552EA">
            <w:r w:rsidRPr="00F12BF7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долевая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(1/4)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94,2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107,5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 xml:space="preserve">не 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/>
          </w:tcPr>
          <w:p w:rsidR="000F1BE3" w:rsidRPr="00F12BF7" w:rsidRDefault="000F1BE3" w:rsidP="00C552EA"/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Земельный участок под  домом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долевая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(1/4)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902,9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805,0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F12BF7" w:rsidRDefault="000F1BE3" w:rsidP="00C60243">
            <w:r>
              <w:t>32</w:t>
            </w:r>
          </w:p>
        </w:tc>
        <w:tc>
          <w:tcPr>
            <w:tcW w:w="1985" w:type="dxa"/>
          </w:tcPr>
          <w:p w:rsidR="000F1BE3" w:rsidRPr="00F12BF7" w:rsidRDefault="000F1BE3" w:rsidP="00C552EA">
            <w:r w:rsidRPr="00F12BF7">
              <w:t>САФРОНОВ Андрей Владимирович</w:t>
            </w:r>
          </w:p>
        </w:tc>
        <w:tc>
          <w:tcPr>
            <w:tcW w:w="1984" w:type="dxa"/>
            <w:vMerge w:val="restart"/>
          </w:tcPr>
          <w:p w:rsidR="000F1BE3" w:rsidRPr="00F12BF7" w:rsidRDefault="000F1BE3" w:rsidP="00C552EA">
            <w:r w:rsidRPr="00F12BF7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116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41,9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759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436956,98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0F1BE3" w:rsidRPr="00506143" w:rsidRDefault="000F1BE3" w:rsidP="00C552EA">
            <w:r w:rsidRPr="00506143">
              <w:t>супруга</w:t>
            </w:r>
          </w:p>
        </w:tc>
        <w:tc>
          <w:tcPr>
            <w:tcW w:w="1984" w:type="dxa"/>
            <w:vMerge/>
          </w:tcPr>
          <w:p w:rsidR="000F1BE3" w:rsidRPr="00506143" w:rsidRDefault="000F1BE3" w:rsidP="00C552EA"/>
        </w:tc>
        <w:tc>
          <w:tcPr>
            <w:tcW w:w="1276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41,9</w:t>
            </w:r>
          </w:p>
        </w:tc>
        <w:tc>
          <w:tcPr>
            <w:tcW w:w="933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Россия</w:t>
            </w:r>
          </w:p>
        </w:tc>
        <w:tc>
          <w:tcPr>
            <w:tcW w:w="1162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-</w:t>
            </w:r>
          </w:p>
        </w:tc>
        <w:tc>
          <w:tcPr>
            <w:tcW w:w="816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-</w:t>
            </w:r>
          </w:p>
        </w:tc>
        <w:tc>
          <w:tcPr>
            <w:tcW w:w="933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-</w:t>
            </w:r>
          </w:p>
        </w:tc>
        <w:tc>
          <w:tcPr>
            <w:tcW w:w="1759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560072,65</w:t>
            </w: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0F1BE3" w:rsidRPr="00506143" w:rsidRDefault="000F1BE3" w:rsidP="00C552EA">
            <w:r w:rsidRPr="00506143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506143" w:rsidRDefault="000F1BE3" w:rsidP="00C552EA"/>
        </w:tc>
        <w:tc>
          <w:tcPr>
            <w:tcW w:w="1276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-</w:t>
            </w:r>
          </w:p>
        </w:tc>
        <w:tc>
          <w:tcPr>
            <w:tcW w:w="776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-</w:t>
            </w:r>
          </w:p>
        </w:tc>
        <w:tc>
          <w:tcPr>
            <w:tcW w:w="933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-</w:t>
            </w:r>
          </w:p>
        </w:tc>
        <w:tc>
          <w:tcPr>
            <w:tcW w:w="1162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41,9</w:t>
            </w:r>
          </w:p>
        </w:tc>
        <w:tc>
          <w:tcPr>
            <w:tcW w:w="933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Россия</w:t>
            </w:r>
          </w:p>
        </w:tc>
        <w:tc>
          <w:tcPr>
            <w:tcW w:w="1759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506143" w:rsidRDefault="000F1BE3" w:rsidP="009C4B08">
            <w:pPr>
              <w:jc w:val="center"/>
            </w:pPr>
            <w:r w:rsidRPr="00506143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</w:tcPr>
          <w:p w:rsidR="000F1BE3" w:rsidRPr="004662F7" w:rsidRDefault="000F1BE3" w:rsidP="00FD3D1F">
            <w:r>
              <w:t>33</w:t>
            </w:r>
          </w:p>
        </w:tc>
        <w:tc>
          <w:tcPr>
            <w:tcW w:w="1985" w:type="dxa"/>
          </w:tcPr>
          <w:p w:rsidR="000F1BE3" w:rsidRPr="004662F7" w:rsidRDefault="000F1BE3" w:rsidP="00C552EA">
            <w:r w:rsidRPr="004662F7">
              <w:t>СОЛОНЦОВА Екатерина Дмитриевна</w:t>
            </w:r>
          </w:p>
        </w:tc>
        <w:tc>
          <w:tcPr>
            <w:tcW w:w="1984" w:type="dxa"/>
          </w:tcPr>
          <w:p w:rsidR="000F1BE3" w:rsidRPr="004662F7" w:rsidRDefault="000F1BE3" w:rsidP="00C552EA">
            <w:r w:rsidRPr="004662F7">
              <w:t>Главный 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77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  <w:tc>
          <w:tcPr>
            <w:tcW w:w="1162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47,3</w:t>
            </w:r>
          </w:p>
        </w:tc>
        <w:tc>
          <w:tcPr>
            <w:tcW w:w="933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Россия</w:t>
            </w:r>
          </w:p>
        </w:tc>
        <w:tc>
          <w:tcPr>
            <w:tcW w:w="1759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465704,56</w:t>
            </w:r>
          </w:p>
        </w:tc>
        <w:tc>
          <w:tcPr>
            <w:tcW w:w="970" w:type="dxa"/>
            <w:vAlign w:val="center"/>
          </w:tcPr>
          <w:p w:rsidR="000F1BE3" w:rsidRPr="004662F7" w:rsidRDefault="000F1BE3" w:rsidP="009C4B08">
            <w:pPr>
              <w:jc w:val="center"/>
            </w:pPr>
            <w:r w:rsidRPr="004662F7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3052E9" w:rsidRDefault="000F1BE3" w:rsidP="00C60243">
            <w:r>
              <w:t>34</w:t>
            </w:r>
          </w:p>
        </w:tc>
        <w:tc>
          <w:tcPr>
            <w:tcW w:w="1985" w:type="dxa"/>
          </w:tcPr>
          <w:p w:rsidR="000F1BE3" w:rsidRPr="003052E9" w:rsidRDefault="000F1BE3" w:rsidP="00BD76C3">
            <w:r w:rsidRPr="003052E9">
              <w:t>ТКАЧЕНКО</w:t>
            </w:r>
          </w:p>
          <w:p w:rsidR="000F1BE3" w:rsidRPr="003052E9" w:rsidRDefault="000F1BE3" w:rsidP="00BD76C3">
            <w:r w:rsidRPr="003052E9">
              <w:t>Ольга</w:t>
            </w:r>
          </w:p>
          <w:p w:rsidR="000F1BE3" w:rsidRPr="003052E9" w:rsidRDefault="000F1BE3" w:rsidP="00BD76C3">
            <w:r w:rsidRPr="003052E9">
              <w:t>Олеговна</w:t>
            </w:r>
          </w:p>
        </w:tc>
        <w:tc>
          <w:tcPr>
            <w:tcW w:w="1984" w:type="dxa"/>
            <w:vMerge w:val="restart"/>
          </w:tcPr>
          <w:p w:rsidR="000F1BE3" w:rsidRPr="003052E9" w:rsidRDefault="000F1BE3" w:rsidP="00DA0855">
            <w:r w:rsidRPr="003052E9">
              <w:t>Ведущий специалист отдела бухгалтерского учета и делопроизводст</w:t>
            </w:r>
          </w:p>
          <w:p w:rsidR="000F1BE3" w:rsidRPr="003052E9" w:rsidRDefault="000F1BE3" w:rsidP="00DA0855">
            <w:r w:rsidRPr="003052E9">
              <w:t>ва</w:t>
            </w:r>
          </w:p>
        </w:tc>
        <w:tc>
          <w:tcPr>
            <w:tcW w:w="12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77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  <w:tc>
          <w:tcPr>
            <w:tcW w:w="116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43,7</w:t>
            </w:r>
          </w:p>
        </w:tc>
        <w:tc>
          <w:tcPr>
            <w:tcW w:w="933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Россия</w:t>
            </w:r>
          </w:p>
        </w:tc>
        <w:tc>
          <w:tcPr>
            <w:tcW w:w="1759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400428,39</w:t>
            </w:r>
          </w:p>
        </w:tc>
        <w:tc>
          <w:tcPr>
            <w:tcW w:w="970" w:type="dxa"/>
            <w:vAlign w:val="center"/>
          </w:tcPr>
          <w:p w:rsidR="000F1BE3" w:rsidRPr="003052E9" w:rsidRDefault="000F1BE3" w:rsidP="009C4B08">
            <w:pPr>
              <w:jc w:val="center"/>
            </w:pPr>
            <w:r w:rsidRPr="003052E9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3052E9" w:rsidRDefault="000F1BE3" w:rsidP="00BD76C3"/>
        </w:tc>
        <w:tc>
          <w:tcPr>
            <w:tcW w:w="1985" w:type="dxa"/>
          </w:tcPr>
          <w:p w:rsidR="000F1BE3" w:rsidRPr="00DF45DE" w:rsidRDefault="000F1BE3" w:rsidP="00BD76C3">
            <w:r w:rsidRPr="00DF45DE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DF45DE" w:rsidRDefault="000F1BE3" w:rsidP="00BD76C3"/>
        </w:tc>
        <w:tc>
          <w:tcPr>
            <w:tcW w:w="1276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-</w:t>
            </w:r>
          </w:p>
        </w:tc>
        <w:tc>
          <w:tcPr>
            <w:tcW w:w="776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-</w:t>
            </w:r>
          </w:p>
        </w:tc>
        <w:tc>
          <w:tcPr>
            <w:tcW w:w="933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-</w:t>
            </w:r>
          </w:p>
        </w:tc>
        <w:tc>
          <w:tcPr>
            <w:tcW w:w="1162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43,7</w:t>
            </w:r>
          </w:p>
        </w:tc>
        <w:tc>
          <w:tcPr>
            <w:tcW w:w="933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Россия</w:t>
            </w:r>
          </w:p>
        </w:tc>
        <w:tc>
          <w:tcPr>
            <w:tcW w:w="1759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 xml:space="preserve">не имеет </w:t>
            </w:r>
          </w:p>
        </w:tc>
        <w:tc>
          <w:tcPr>
            <w:tcW w:w="970" w:type="dxa"/>
            <w:vAlign w:val="center"/>
          </w:tcPr>
          <w:p w:rsidR="000F1BE3" w:rsidRPr="00DF45DE" w:rsidRDefault="000F1BE3" w:rsidP="009C4B08">
            <w:pPr>
              <w:jc w:val="center"/>
            </w:pPr>
            <w:r w:rsidRPr="00DF45DE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874713" w:rsidRDefault="000F1BE3" w:rsidP="008720A2">
            <w:r>
              <w:t>35</w:t>
            </w:r>
          </w:p>
        </w:tc>
        <w:tc>
          <w:tcPr>
            <w:tcW w:w="1985" w:type="dxa"/>
            <w:vMerge w:val="restart"/>
          </w:tcPr>
          <w:p w:rsidR="000F1BE3" w:rsidRPr="00874713" w:rsidRDefault="000F1BE3" w:rsidP="00C552EA">
            <w:r w:rsidRPr="00874713">
              <w:t>ТУРЯНСКАЯ Елена Георгиевна</w:t>
            </w:r>
          </w:p>
        </w:tc>
        <w:tc>
          <w:tcPr>
            <w:tcW w:w="1984" w:type="dxa"/>
            <w:vMerge w:val="restart"/>
          </w:tcPr>
          <w:p w:rsidR="000F1BE3" w:rsidRPr="00874713" w:rsidRDefault="000F1BE3" w:rsidP="00C552EA">
            <w:r w:rsidRPr="00874713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55,7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19,0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370010,99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935,0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456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долевая</w:t>
            </w:r>
          </w:p>
          <w:p w:rsidR="000F1BE3" w:rsidRPr="00874713" w:rsidRDefault="000F1BE3" w:rsidP="009C4B08">
            <w:pPr>
              <w:jc w:val="center"/>
            </w:pPr>
            <w:r w:rsidRPr="00874713">
              <w:t>(1/6)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57,8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  <w:p w:rsidR="000F1BE3" w:rsidRPr="00874713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105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долевая</w:t>
            </w:r>
          </w:p>
          <w:p w:rsidR="000F1BE3" w:rsidRPr="00874713" w:rsidRDefault="000F1BE3" w:rsidP="009C4B08">
            <w:pPr>
              <w:jc w:val="center"/>
            </w:pPr>
            <w:r w:rsidRPr="00874713">
              <w:t>(1/10)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44,3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  <w:p w:rsidR="000F1BE3" w:rsidRPr="00874713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157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долевая</w:t>
            </w:r>
          </w:p>
          <w:p w:rsidR="000F1BE3" w:rsidRPr="00874713" w:rsidRDefault="000F1BE3" w:rsidP="009C4B08">
            <w:pPr>
              <w:jc w:val="center"/>
            </w:pPr>
            <w:r w:rsidRPr="00874713">
              <w:t>(1/10)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44,3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  <w:p w:rsidR="000F1BE3" w:rsidRPr="00874713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210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долевая</w:t>
            </w:r>
          </w:p>
          <w:p w:rsidR="000F1BE3" w:rsidRPr="00874713" w:rsidRDefault="000F1BE3" w:rsidP="009C4B08">
            <w:pPr>
              <w:jc w:val="center"/>
            </w:pPr>
            <w:r w:rsidRPr="00874713">
              <w:t>(1/10)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34,3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  <w:p w:rsidR="000F1BE3" w:rsidRPr="00874713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267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долевая</w:t>
            </w:r>
          </w:p>
          <w:p w:rsidR="000F1BE3" w:rsidRPr="00874713" w:rsidRDefault="000F1BE3" w:rsidP="009C4B08">
            <w:pPr>
              <w:jc w:val="center"/>
            </w:pPr>
            <w:r w:rsidRPr="00874713">
              <w:t>(1/10)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33,6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  <w:p w:rsidR="000F1BE3" w:rsidRPr="00874713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271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долевая</w:t>
            </w:r>
          </w:p>
          <w:p w:rsidR="000F1BE3" w:rsidRPr="00874713" w:rsidRDefault="000F1BE3" w:rsidP="009C4B08">
            <w:pPr>
              <w:jc w:val="center"/>
            </w:pPr>
            <w:r w:rsidRPr="00874713">
              <w:t>(1/10)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44,0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  <w:p w:rsidR="000F1BE3" w:rsidRPr="00874713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кухня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13,3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633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 w:val="restart"/>
          </w:tcPr>
          <w:p w:rsidR="000F1BE3" w:rsidRPr="00874713" w:rsidRDefault="000F1BE3" w:rsidP="00C552EA">
            <w:r w:rsidRPr="00874713">
              <w:t>супруг</w:t>
            </w:r>
          </w:p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40,9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Жилой дом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55,7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Автомобиль ГАЗ 33023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188912,11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421,3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874713" w:rsidRDefault="000F1BE3" w:rsidP="00C552EA"/>
        </w:tc>
        <w:tc>
          <w:tcPr>
            <w:tcW w:w="1985" w:type="dxa"/>
            <w:vMerge/>
          </w:tcPr>
          <w:p w:rsidR="000F1BE3" w:rsidRPr="00874713" w:rsidRDefault="000F1BE3" w:rsidP="00C552EA"/>
        </w:tc>
        <w:tc>
          <w:tcPr>
            <w:tcW w:w="1984" w:type="dxa"/>
            <w:vMerge/>
          </w:tcPr>
          <w:p w:rsidR="000F1BE3" w:rsidRPr="00874713" w:rsidRDefault="000F1BE3" w:rsidP="00C552EA"/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Дачный земельный участок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840,0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87471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874713" w:rsidRDefault="000F1BE3" w:rsidP="008720A2">
            <w:r>
              <w:t>36</w:t>
            </w:r>
          </w:p>
        </w:tc>
        <w:tc>
          <w:tcPr>
            <w:tcW w:w="1985" w:type="dxa"/>
          </w:tcPr>
          <w:p w:rsidR="000F1BE3" w:rsidRPr="00874713" w:rsidRDefault="000F1BE3" w:rsidP="00C552EA">
            <w:r w:rsidRPr="00874713">
              <w:t>КАРТАВЦЕВА</w:t>
            </w:r>
          </w:p>
          <w:p w:rsidR="000F1BE3" w:rsidRPr="00874713" w:rsidRDefault="000F1BE3" w:rsidP="00C552EA">
            <w:r w:rsidRPr="00874713">
              <w:t>Кристина</w:t>
            </w:r>
          </w:p>
          <w:p w:rsidR="000F1BE3" w:rsidRPr="00874713" w:rsidRDefault="000F1BE3" w:rsidP="00C552EA">
            <w:r w:rsidRPr="00874713">
              <w:t>Николаевна</w:t>
            </w:r>
          </w:p>
        </w:tc>
        <w:tc>
          <w:tcPr>
            <w:tcW w:w="1984" w:type="dxa"/>
            <w:vMerge w:val="restart"/>
          </w:tcPr>
          <w:p w:rsidR="000F1BE3" w:rsidRPr="00874713" w:rsidRDefault="000F1BE3" w:rsidP="00AD5D03">
            <w:r w:rsidRPr="00874713">
              <w:t>Главный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74713" w:rsidRDefault="000F1BE3" w:rsidP="00AD5D03"/>
          <w:p w:rsidR="000F1BE3" w:rsidRPr="00874713" w:rsidRDefault="000F1BE3" w:rsidP="00AD5D03">
            <w:r w:rsidRPr="00874713">
              <w:t>29,8</w:t>
            </w:r>
          </w:p>
          <w:p w:rsidR="000F1BE3" w:rsidRPr="00874713" w:rsidRDefault="000F1BE3" w:rsidP="00AD5D03"/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Россия</w:t>
            </w:r>
          </w:p>
        </w:tc>
        <w:tc>
          <w:tcPr>
            <w:tcW w:w="1162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816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933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  <w:tc>
          <w:tcPr>
            <w:tcW w:w="1759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395184,79</w:t>
            </w:r>
          </w:p>
        </w:tc>
        <w:tc>
          <w:tcPr>
            <w:tcW w:w="970" w:type="dxa"/>
            <w:vAlign w:val="center"/>
          </w:tcPr>
          <w:p w:rsidR="000F1BE3" w:rsidRPr="00874713" w:rsidRDefault="000F1BE3" w:rsidP="009C4B08">
            <w:pPr>
              <w:jc w:val="center"/>
            </w:pPr>
            <w:r w:rsidRPr="0087471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187AB1" w:rsidRDefault="000F1BE3" w:rsidP="00C552EA"/>
        </w:tc>
        <w:tc>
          <w:tcPr>
            <w:tcW w:w="1985" w:type="dxa"/>
            <w:vMerge w:val="restart"/>
          </w:tcPr>
          <w:p w:rsidR="000F1BE3" w:rsidRPr="00F06710" w:rsidRDefault="000F1BE3" w:rsidP="00C552EA">
            <w:r w:rsidRPr="00F06710">
              <w:t>супруг</w:t>
            </w:r>
          </w:p>
        </w:tc>
        <w:tc>
          <w:tcPr>
            <w:tcW w:w="1984" w:type="dxa"/>
            <w:vMerge/>
          </w:tcPr>
          <w:p w:rsidR="000F1BE3" w:rsidRPr="00F06710" w:rsidRDefault="000F1BE3" w:rsidP="00AD5D03"/>
        </w:tc>
        <w:tc>
          <w:tcPr>
            <w:tcW w:w="1276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1162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жилой дом</w:t>
            </w:r>
          </w:p>
        </w:tc>
        <w:tc>
          <w:tcPr>
            <w:tcW w:w="81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146,7</w:t>
            </w:r>
          </w:p>
        </w:tc>
        <w:tc>
          <w:tcPr>
            <w:tcW w:w="933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 xml:space="preserve">Автомобиль </w:t>
            </w:r>
            <w:r w:rsidRPr="009C4B08">
              <w:rPr>
                <w:lang w:val="en-US"/>
              </w:rPr>
              <w:t>Volkswagen</w:t>
            </w:r>
            <w:r w:rsidRPr="00F06710">
              <w:t xml:space="preserve"> </w:t>
            </w:r>
            <w:r w:rsidRPr="009C4B08">
              <w:rPr>
                <w:lang w:val="en-US"/>
              </w:rPr>
              <w:t>Passat</w:t>
            </w:r>
          </w:p>
          <w:p w:rsidR="000F1BE3" w:rsidRPr="00F06710" w:rsidRDefault="000F1BE3" w:rsidP="009C4B08">
            <w:pPr>
              <w:jc w:val="center"/>
            </w:pPr>
            <w:r w:rsidRPr="00F06710">
              <w:t xml:space="preserve">Мотоцикл </w:t>
            </w:r>
            <w:r w:rsidRPr="009C4B08">
              <w:rPr>
                <w:lang w:val="en-US"/>
              </w:rPr>
              <w:t>Kawasaki</w:t>
            </w:r>
            <w:r w:rsidRPr="00F06710">
              <w:t xml:space="preserve"> 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187AB1" w:rsidRDefault="000F1BE3" w:rsidP="009C4B08">
            <w:pPr>
              <w:jc w:val="center"/>
            </w:pPr>
            <w:r w:rsidRPr="00187AB1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9C4B08" w:rsidRDefault="000F1BE3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F06710" w:rsidRDefault="000F1BE3" w:rsidP="00C552EA"/>
        </w:tc>
        <w:tc>
          <w:tcPr>
            <w:tcW w:w="1984" w:type="dxa"/>
            <w:vMerge/>
          </w:tcPr>
          <w:p w:rsidR="000F1BE3" w:rsidRPr="00F06710" w:rsidRDefault="000F1BE3" w:rsidP="00AD5D03"/>
        </w:tc>
        <w:tc>
          <w:tcPr>
            <w:tcW w:w="1276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162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земельный участок</w:t>
            </w:r>
          </w:p>
        </w:tc>
        <w:tc>
          <w:tcPr>
            <w:tcW w:w="81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1085,0</w:t>
            </w:r>
          </w:p>
        </w:tc>
        <w:tc>
          <w:tcPr>
            <w:tcW w:w="933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7E3FA9" w:rsidRDefault="000F1BE3" w:rsidP="008720A2">
            <w:r>
              <w:t>37</w:t>
            </w:r>
          </w:p>
        </w:tc>
        <w:tc>
          <w:tcPr>
            <w:tcW w:w="1985" w:type="dxa"/>
            <w:vMerge w:val="restart"/>
          </w:tcPr>
          <w:p w:rsidR="000F1BE3" w:rsidRPr="00F06710" w:rsidRDefault="000F1BE3" w:rsidP="00C552EA">
            <w:r w:rsidRPr="00F06710">
              <w:t>ФЕДОСЕЕВА</w:t>
            </w:r>
          </w:p>
          <w:p w:rsidR="000F1BE3" w:rsidRPr="00F06710" w:rsidRDefault="000F1BE3" w:rsidP="00C552EA">
            <w:r w:rsidRPr="00F06710">
              <w:t xml:space="preserve">Елена </w:t>
            </w:r>
          </w:p>
          <w:p w:rsidR="000F1BE3" w:rsidRPr="00F06710" w:rsidRDefault="000F1BE3" w:rsidP="00C552EA">
            <w:r w:rsidRPr="00F06710">
              <w:t>Сергеевна</w:t>
            </w:r>
          </w:p>
        </w:tc>
        <w:tc>
          <w:tcPr>
            <w:tcW w:w="1984" w:type="dxa"/>
            <w:vMerge w:val="restart"/>
          </w:tcPr>
          <w:p w:rsidR="000F1BE3" w:rsidRPr="00F06710" w:rsidRDefault="000F1BE3" w:rsidP="009C4B08">
            <w:pPr>
              <w:jc w:val="center"/>
            </w:pPr>
            <w:r w:rsidRPr="00F06710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долевая</w:t>
            </w:r>
          </w:p>
          <w:p w:rsidR="000F1BE3" w:rsidRPr="00F06710" w:rsidRDefault="000F1BE3" w:rsidP="009C4B08">
            <w:pPr>
              <w:jc w:val="center"/>
            </w:pPr>
            <w:r w:rsidRPr="00F06710">
              <w:t>(1/3)</w:t>
            </w:r>
          </w:p>
        </w:tc>
        <w:tc>
          <w:tcPr>
            <w:tcW w:w="7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49,7</w:t>
            </w:r>
          </w:p>
        </w:tc>
        <w:tc>
          <w:tcPr>
            <w:tcW w:w="933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462314,91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225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/>
          </w:tcPr>
          <w:p w:rsidR="000F1BE3" w:rsidRPr="00F06710" w:rsidRDefault="000F1BE3" w:rsidP="00C552EA"/>
        </w:tc>
        <w:tc>
          <w:tcPr>
            <w:tcW w:w="1984" w:type="dxa"/>
            <w:vMerge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земельный участок</w:t>
            </w:r>
          </w:p>
        </w:tc>
        <w:tc>
          <w:tcPr>
            <w:tcW w:w="1134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долевая</w:t>
            </w:r>
          </w:p>
          <w:p w:rsidR="000F1BE3" w:rsidRPr="00F06710" w:rsidRDefault="000F1BE3" w:rsidP="009C4B08">
            <w:pPr>
              <w:jc w:val="center"/>
            </w:pPr>
            <w:r w:rsidRPr="00F06710">
              <w:t>(1/4)</w:t>
            </w:r>
          </w:p>
        </w:tc>
        <w:tc>
          <w:tcPr>
            <w:tcW w:w="7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677,0</w:t>
            </w:r>
          </w:p>
        </w:tc>
        <w:tc>
          <w:tcPr>
            <w:tcW w:w="933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326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/>
          </w:tcPr>
          <w:p w:rsidR="000F1BE3" w:rsidRPr="00F06710" w:rsidRDefault="000F1BE3" w:rsidP="00C552EA"/>
        </w:tc>
        <w:tc>
          <w:tcPr>
            <w:tcW w:w="1984" w:type="dxa"/>
            <w:vMerge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долевая</w:t>
            </w:r>
          </w:p>
          <w:p w:rsidR="000F1BE3" w:rsidRPr="00F06710" w:rsidRDefault="000F1BE3" w:rsidP="009C4B08">
            <w:pPr>
              <w:jc w:val="center"/>
            </w:pPr>
            <w:r w:rsidRPr="00F06710">
              <w:t>(1/4)</w:t>
            </w:r>
          </w:p>
        </w:tc>
        <w:tc>
          <w:tcPr>
            <w:tcW w:w="7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130,9</w:t>
            </w:r>
          </w:p>
        </w:tc>
        <w:tc>
          <w:tcPr>
            <w:tcW w:w="933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 w:val="restart"/>
          </w:tcPr>
          <w:p w:rsidR="000F1BE3" w:rsidRPr="00F06710" w:rsidRDefault="000F1BE3" w:rsidP="00C552EA">
            <w:r w:rsidRPr="00F06710">
              <w:t>супруг</w:t>
            </w:r>
          </w:p>
        </w:tc>
        <w:tc>
          <w:tcPr>
            <w:tcW w:w="1984" w:type="dxa"/>
            <w:vMerge/>
          </w:tcPr>
          <w:p w:rsidR="000F1BE3" w:rsidRPr="00F06710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земельный участок</w:t>
            </w:r>
          </w:p>
        </w:tc>
        <w:tc>
          <w:tcPr>
            <w:tcW w:w="1134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долевая</w:t>
            </w:r>
          </w:p>
          <w:p w:rsidR="000F1BE3" w:rsidRPr="00F06710" w:rsidRDefault="000F1BE3" w:rsidP="009C4B08">
            <w:pPr>
              <w:jc w:val="center"/>
            </w:pPr>
            <w:r w:rsidRPr="00F06710">
              <w:t>(1/4)</w:t>
            </w:r>
          </w:p>
        </w:tc>
        <w:tc>
          <w:tcPr>
            <w:tcW w:w="776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677,0</w:t>
            </w:r>
          </w:p>
        </w:tc>
        <w:tc>
          <w:tcPr>
            <w:tcW w:w="933" w:type="dxa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 xml:space="preserve">Автомобиль Ниссан Кашкай, </w:t>
            </w:r>
          </w:p>
          <w:p w:rsidR="000F1BE3" w:rsidRPr="00F06710" w:rsidRDefault="000F1BE3" w:rsidP="009C4B08">
            <w:pPr>
              <w:jc w:val="center"/>
            </w:pPr>
            <w:r w:rsidRPr="00F06710">
              <w:t>Форд Фокус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06710" w:rsidRDefault="000F1BE3" w:rsidP="009C4B08">
            <w:pPr>
              <w:jc w:val="center"/>
            </w:pPr>
            <w:r w:rsidRPr="00F06710">
              <w:t>1322988,73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591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/>
          </w:tcPr>
          <w:p w:rsidR="000F1BE3" w:rsidRPr="007E3FA9" w:rsidRDefault="000F1BE3" w:rsidP="00C552EA"/>
        </w:tc>
        <w:tc>
          <w:tcPr>
            <w:tcW w:w="1984" w:type="dxa"/>
            <w:vMerge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долевая</w:t>
            </w:r>
          </w:p>
          <w:p w:rsidR="000F1BE3" w:rsidRPr="007E3FA9" w:rsidRDefault="000F1BE3" w:rsidP="009C4B08">
            <w:pPr>
              <w:jc w:val="center"/>
            </w:pPr>
            <w:r w:rsidRPr="007E3FA9">
              <w:t>(1/4)</w:t>
            </w:r>
          </w:p>
        </w:tc>
        <w:tc>
          <w:tcPr>
            <w:tcW w:w="7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130,9</w:t>
            </w: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60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/>
          </w:tcPr>
          <w:p w:rsidR="000F1BE3" w:rsidRPr="007E3FA9" w:rsidRDefault="000F1BE3" w:rsidP="00C552EA"/>
        </w:tc>
        <w:tc>
          <w:tcPr>
            <w:tcW w:w="1984" w:type="dxa"/>
            <w:vMerge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276" w:type="dxa"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134" w:type="dxa"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776" w:type="dxa"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 w:val="restart"/>
          </w:tcPr>
          <w:p w:rsidR="000F1BE3" w:rsidRPr="007E3FA9" w:rsidRDefault="000F1BE3" w:rsidP="00C552EA">
            <w:r w:rsidRPr="007E3FA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7E3FA9" w:rsidRDefault="000F1BE3" w:rsidP="00C552EA"/>
        </w:tc>
        <w:tc>
          <w:tcPr>
            <w:tcW w:w="12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земельный участок</w:t>
            </w:r>
          </w:p>
        </w:tc>
        <w:tc>
          <w:tcPr>
            <w:tcW w:w="1134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долевая</w:t>
            </w:r>
          </w:p>
          <w:p w:rsidR="000F1BE3" w:rsidRPr="007E3FA9" w:rsidRDefault="000F1BE3" w:rsidP="009C4B08">
            <w:pPr>
              <w:jc w:val="center"/>
            </w:pPr>
            <w:r w:rsidRPr="007E3FA9">
              <w:t>(1/4)</w:t>
            </w:r>
          </w:p>
        </w:tc>
        <w:tc>
          <w:tcPr>
            <w:tcW w:w="7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677,0</w:t>
            </w: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/>
          </w:tcPr>
          <w:p w:rsidR="000F1BE3" w:rsidRPr="007E3FA9" w:rsidRDefault="000F1BE3" w:rsidP="00C552EA"/>
        </w:tc>
        <w:tc>
          <w:tcPr>
            <w:tcW w:w="1984" w:type="dxa"/>
            <w:vMerge/>
          </w:tcPr>
          <w:p w:rsidR="000F1BE3" w:rsidRPr="007E3FA9" w:rsidRDefault="000F1BE3" w:rsidP="00C552EA"/>
        </w:tc>
        <w:tc>
          <w:tcPr>
            <w:tcW w:w="12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долевая</w:t>
            </w:r>
          </w:p>
          <w:p w:rsidR="000F1BE3" w:rsidRPr="007E3FA9" w:rsidRDefault="000F1BE3" w:rsidP="009C4B08">
            <w:pPr>
              <w:jc w:val="center"/>
            </w:pPr>
            <w:r w:rsidRPr="007E3FA9">
              <w:t>(1/4)</w:t>
            </w:r>
          </w:p>
        </w:tc>
        <w:tc>
          <w:tcPr>
            <w:tcW w:w="7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130,9</w:t>
            </w: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7E3FA9" w:rsidRDefault="000F1BE3" w:rsidP="00C552EA"/>
        </w:tc>
        <w:tc>
          <w:tcPr>
            <w:tcW w:w="1985" w:type="dxa"/>
            <w:vMerge w:val="restart"/>
          </w:tcPr>
          <w:p w:rsidR="000F1BE3" w:rsidRPr="007E3FA9" w:rsidRDefault="000F1BE3" w:rsidP="00C552EA">
            <w:r w:rsidRPr="007E3FA9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7E3FA9" w:rsidRDefault="000F1BE3" w:rsidP="00C552EA"/>
        </w:tc>
        <w:tc>
          <w:tcPr>
            <w:tcW w:w="12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земельный участок</w:t>
            </w:r>
          </w:p>
        </w:tc>
        <w:tc>
          <w:tcPr>
            <w:tcW w:w="1134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долевая</w:t>
            </w:r>
          </w:p>
          <w:p w:rsidR="000F1BE3" w:rsidRPr="007E3FA9" w:rsidRDefault="000F1BE3" w:rsidP="009C4B08">
            <w:pPr>
              <w:jc w:val="center"/>
            </w:pPr>
            <w:r w:rsidRPr="007E3FA9">
              <w:t>(1/4)</w:t>
            </w:r>
          </w:p>
        </w:tc>
        <w:tc>
          <w:tcPr>
            <w:tcW w:w="7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677,0</w:t>
            </w: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tcBorders>
              <w:top w:val="nil"/>
            </w:tcBorders>
          </w:tcPr>
          <w:p w:rsidR="000F1BE3" w:rsidRPr="007E3FA9" w:rsidRDefault="000F1BE3" w:rsidP="00C552EA"/>
        </w:tc>
        <w:tc>
          <w:tcPr>
            <w:tcW w:w="1985" w:type="dxa"/>
            <w:vMerge/>
          </w:tcPr>
          <w:p w:rsidR="000F1BE3" w:rsidRPr="007E3FA9" w:rsidRDefault="000F1BE3" w:rsidP="00C552EA"/>
        </w:tc>
        <w:tc>
          <w:tcPr>
            <w:tcW w:w="1984" w:type="dxa"/>
            <w:vMerge/>
          </w:tcPr>
          <w:p w:rsidR="000F1BE3" w:rsidRPr="007E3FA9" w:rsidRDefault="000F1BE3" w:rsidP="00C552EA"/>
        </w:tc>
        <w:tc>
          <w:tcPr>
            <w:tcW w:w="12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долевая</w:t>
            </w:r>
          </w:p>
          <w:p w:rsidR="000F1BE3" w:rsidRPr="007E3FA9" w:rsidRDefault="000F1BE3" w:rsidP="009C4B08">
            <w:pPr>
              <w:jc w:val="center"/>
            </w:pPr>
            <w:r w:rsidRPr="007E3FA9">
              <w:t>(1/4)</w:t>
            </w:r>
          </w:p>
        </w:tc>
        <w:tc>
          <w:tcPr>
            <w:tcW w:w="7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130,9</w:t>
            </w: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7E3FA9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7E3FA9" w:rsidRDefault="000F1BE3" w:rsidP="00C552EA">
            <w:r>
              <w:t>38</w:t>
            </w:r>
          </w:p>
        </w:tc>
        <w:tc>
          <w:tcPr>
            <w:tcW w:w="1985" w:type="dxa"/>
          </w:tcPr>
          <w:p w:rsidR="000F1BE3" w:rsidRPr="007E3FA9" w:rsidRDefault="000F1BE3" w:rsidP="00C552EA">
            <w:r w:rsidRPr="007E3FA9">
              <w:t>ЦУРИКОВА Оксана Николаевна</w:t>
            </w:r>
          </w:p>
        </w:tc>
        <w:tc>
          <w:tcPr>
            <w:tcW w:w="1984" w:type="dxa"/>
            <w:vMerge w:val="restart"/>
          </w:tcPr>
          <w:p w:rsidR="000F1BE3" w:rsidRPr="007E3FA9" w:rsidRDefault="000F1BE3" w:rsidP="00C552EA">
            <w:r w:rsidRPr="007E3FA9">
              <w:t>Ведущий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долевая</w:t>
            </w:r>
          </w:p>
          <w:p w:rsidR="000F1BE3" w:rsidRPr="007E3FA9" w:rsidRDefault="000F1BE3" w:rsidP="009C4B08">
            <w:pPr>
              <w:jc w:val="center"/>
            </w:pPr>
            <w:r w:rsidRPr="007E3FA9">
              <w:t>(1/3)</w:t>
            </w:r>
          </w:p>
        </w:tc>
        <w:tc>
          <w:tcPr>
            <w:tcW w:w="77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24,6</w:t>
            </w: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Россия</w:t>
            </w:r>
          </w:p>
        </w:tc>
        <w:tc>
          <w:tcPr>
            <w:tcW w:w="1162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41,2</w:t>
            </w:r>
          </w:p>
        </w:tc>
        <w:tc>
          <w:tcPr>
            <w:tcW w:w="933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Россия</w:t>
            </w:r>
          </w:p>
        </w:tc>
        <w:tc>
          <w:tcPr>
            <w:tcW w:w="1759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363663,03</w:t>
            </w:r>
          </w:p>
        </w:tc>
        <w:tc>
          <w:tcPr>
            <w:tcW w:w="970" w:type="dxa"/>
            <w:vAlign w:val="center"/>
          </w:tcPr>
          <w:p w:rsidR="000F1BE3" w:rsidRPr="007E3FA9" w:rsidRDefault="000F1BE3" w:rsidP="009C4B08">
            <w:pPr>
              <w:jc w:val="center"/>
            </w:pPr>
            <w:r w:rsidRPr="007E3FA9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257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 w:val="restart"/>
          </w:tcPr>
          <w:p w:rsidR="000F1BE3" w:rsidRPr="00F12BF7" w:rsidRDefault="000F1BE3" w:rsidP="00C552EA">
            <w:r w:rsidRPr="00F12BF7">
              <w:t>супруг</w:t>
            </w:r>
          </w:p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41,2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F12BF7">
              <w:t xml:space="preserve">Автомобиль </w:t>
            </w:r>
            <w:r w:rsidRPr="009C4B08">
              <w:rPr>
                <w:lang w:val="en-US"/>
              </w:rPr>
              <w:t>Opel Astra G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36777,72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228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/>
          </w:tcPr>
          <w:p w:rsidR="000F1BE3" w:rsidRPr="00F12BF7" w:rsidRDefault="000F1BE3" w:rsidP="00C552EA"/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72,0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599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  <w:vMerge/>
          </w:tcPr>
          <w:p w:rsidR="000F1BE3" w:rsidRPr="00F12BF7" w:rsidRDefault="000F1BE3" w:rsidP="00C552EA"/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гараж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53,7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12BF7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12BF7" w:rsidRDefault="000F1BE3" w:rsidP="00C552EA"/>
        </w:tc>
        <w:tc>
          <w:tcPr>
            <w:tcW w:w="1985" w:type="dxa"/>
          </w:tcPr>
          <w:p w:rsidR="000F1BE3" w:rsidRPr="00F12BF7" w:rsidRDefault="000F1BE3" w:rsidP="00C552EA">
            <w:r w:rsidRPr="00F12BF7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F12BF7" w:rsidRDefault="000F1BE3" w:rsidP="00C552EA"/>
        </w:tc>
        <w:tc>
          <w:tcPr>
            <w:tcW w:w="12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долевая</w:t>
            </w:r>
          </w:p>
          <w:p w:rsidR="000F1BE3" w:rsidRPr="00F12BF7" w:rsidRDefault="000F1BE3" w:rsidP="009C4B08">
            <w:pPr>
              <w:jc w:val="center"/>
            </w:pPr>
            <w:r w:rsidRPr="00F12BF7">
              <w:t>(1/3)</w:t>
            </w:r>
          </w:p>
        </w:tc>
        <w:tc>
          <w:tcPr>
            <w:tcW w:w="77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24,6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16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41,2</w:t>
            </w:r>
          </w:p>
        </w:tc>
        <w:tc>
          <w:tcPr>
            <w:tcW w:w="933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Россия</w:t>
            </w:r>
          </w:p>
        </w:tc>
        <w:tc>
          <w:tcPr>
            <w:tcW w:w="1759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F12BF7" w:rsidRDefault="000F1BE3" w:rsidP="009C4B08">
            <w:pPr>
              <w:jc w:val="center"/>
            </w:pPr>
            <w:r w:rsidRPr="00F12BF7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 w:val="restart"/>
          </w:tcPr>
          <w:p w:rsidR="000F1BE3" w:rsidRPr="00CE5B53" w:rsidRDefault="000F1BE3" w:rsidP="008720A2">
            <w:r>
              <w:t>39</w:t>
            </w:r>
          </w:p>
        </w:tc>
        <w:tc>
          <w:tcPr>
            <w:tcW w:w="1985" w:type="dxa"/>
          </w:tcPr>
          <w:p w:rsidR="000F1BE3" w:rsidRPr="00CE5B53" w:rsidRDefault="000F1BE3" w:rsidP="00C552EA">
            <w:r w:rsidRPr="00CE5B53">
              <w:t>ШВАРЕВА Елена Анатольевна</w:t>
            </w:r>
          </w:p>
        </w:tc>
        <w:tc>
          <w:tcPr>
            <w:tcW w:w="1984" w:type="dxa"/>
            <w:vMerge w:val="restart"/>
          </w:tcPr>
          <w:p w:rsidR="000F1BE3" w:rsidRPr="00CE5B53" w:rsidRDefault="000F1BE3" w:rsidP="00C552EA">
            <w:r w:rsidRPr="00CE5B53">
              <w:t>Ведущий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долевая</w:t>
            </w:r>
          </w:p>
          <w:p w:rsidR="000F1BE3" w:rsidRPr="00CE5B53" w:rsidRDefault="000F1BE3" w:rsidP="009C4B08">
            <w:pPr>
              <w:jc w:val="center"/>
            </w:pPr>
            <w:r w:rsidRPr="00CE5B53">
              <w:t>(1/3)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57,7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81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1759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549634,30</w:t>
            </w:r>
          </w:p>
        </w:tc>
        <w:tc>
          <w:tcPr>
            <w:tcW w:w="970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E5B53" w:rsidRDefault="000F1BE3" w:rsidP="00C552EA"/>
        </w:tc>
        <w:tc>
          <w:tcPr>
            <w:tcW w:w="1985" w:type="dxa"/>
            <w:vMerge w:val="restart"/>
          </w:tcPr>
          <w:p w:rsidR="000F1BE3" w:rsidRPr="00CE5B53" w:rsidRDefault="000F1BE3" w:rsidP="00C552EA">
            <w:r w:rsidRPr="00CE5B53">
              <w:t>супруг</w:t>
            </w:r>
          </w:p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долевая</w:t>
            </w:r>
          </w:p>
          <w:p w:rsidR="000F1BE3" w:rsidRPr="00CE5B53" w:rsidRDefault="000F1BE3" w:rsidP="009C4B08">
            <w:pPr>
              <w:jc w:val="center"/>
            </w:pPr>
            <w:r w:rsidRPr="00CE5B53">
              <w:t>(1/3)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57,7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CE5B53">
              <w:t>Автомобиль</w:t>
            </w:r>
            <w:r w:rsidRPr="009C4B08">
              <w:rPr>
                <w:lang w:val="en-US"/>
              </w:rPr>
              <w:t xml:space="preserve"> </w:t>
            </w:r>
            <w:r w:rsidRPr="00CE5B53">
              <w:t xml:space="preserve">НИССАН </w:t>
            </w:r>
            <w:r w:rsidRPr="009C4B08">
              <w:rPr>
                <w:lang w:val="en-US"/>
              </w:rPr>
              <w:t>Patrol GR</w:t>
            </w:r>
          </w:p>
          <w:p w:rsidR="000F1BE3" w:rsidRPr="009C4B08" w:rsidRDefault="000F1BE3" w:rsidP="009C4B08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118604,79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E5B53" w:rsidRDefault="000F1BE3" w:rsidP="00C552EA"/>
        </w:tc>
        <w:tc>
          <w:tcPr>
            <w:tcW w:w="1985" w:type="dxa"/>
            <w:vMerge/>
          </w:tcPr>
          <w:p w:rsidR="000F1BE3" w:rsidRPr="00CE5B53" w:rsidRDefault="000F1BE3" w:rsidP="00C552EA"/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гараж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47,2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E5B53" w:rsidRDefault="000F1BE3" w:rsidP="00C552EA"/>
        </w:tc>
        <w:tc>
          <w:tcPr>
            <w:tcW w:w="1985" w:type="dxa"/>
            <w:vMerge/>
          </w:tcPr>
          <w:p w:rsidR="000F1BE3" w:rsidRPr="00CE5B53" w:rsidRDefault="000F1BE3" w:rsidP="00C552EA"/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гараж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27,3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E5B53" w:rsidRDefault="000F1BE3" w:rsidP="00C552EA"/>
        </w:tc>
        <w:tc>
          <w:tcPr>
            <w:tcW w:w="1985" w:type="dxa"/>
            <w:vMerge/>
          </w:tcPr>
          <w:p w:rsidR="000F1BE3" w:rsidRPr="00CE5B53" w:rsidRDefault="000F1BE3" w:rsidP="00C552EA"/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гараж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52,5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CE5B53" w:rsidRDefault="000F1BE3" w:rsidP="00C552EA"/>
        </w:tc>
        <w:tc>
          <w:tcPr>
            <w:tcW w:w="1985" w:type="dxa"/>
            <w:vMerge/>
          </w:tcPr>
          <w:p w:rsidR="000F1BE3" w:rsidRPr="00CE5B53" w:rsidRDefault="000F1BE3" w:rsidP="00C552EA"/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67,0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276"/>
        </w:trPr>
        <w:tc>
          <w:tcPr>
            <w:tcW w:w="709" w:type="dxa"/>
            <w:vMerge/>
            <w:tcBorders>
              <w:bottom w:val="nil"/>
            </w:tcBorders>
          </w:tcPr>
          <w:p w:rsidR="000F1BE3" w:rsidRPr="00CE5B53" w:rsidRDefault="000F1BE3" w:rsidP="00C552EA"/>
        </w:tc>
        <w:tc>
          <w:tcPr>
            <w:tcW w:w="1985" w:type="dxa"/>
            <w:vMerge w:val="restart"/>
          </w:tcPr>
          <w:p w:rsidR="000F1BE3" w:rsidRPr="00CE5B53" w:rsidRDefault="000F1BE3" w:rsidP="00C552EA">
            <w:r w:rsidRPr="00CE5B53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0F1BE3" w:rsidRPr="00CE5B53" w:rsidRDefault="000F1BE3" w:rsidP="00C552EA"/>
        </w:tc>
        <w:tc>
          <w:tcPr>
            <w:tcW w:w="1276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долевая</w:t>
            </w:r>
          </w:p>
          <w:p w:rsidR="000F1BE3" w:rsidRPr="00CE5B53" w:rsidRDefault="000F1BE3" w:rsidP="009C4B08">
            <w:pPr>
              <w:jc w:val="center"/>
            </w:pPr>
            <w:r w:rsidRPr="00CE5B53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53,4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8647,31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276"/>
        </w:trPr>
        <w:tc>
          <w:tcPr>
            <w:tcW w:w="709" w:type="dxa"/>
            <w:vMerge w:val="restart"/>
            <w:tcBorders>
              <w:top w:val="nil"/>
            </w:tcBorders>
          </w:tcPr>
          <w:p w:rsidR="000F1BE3" w:rsidRPr="00CE5B53" w:rsidRDefault="000F1BE3" w:rsidP="00C552EA"/>
        </w:tc>
        <w:tc>
          <w:tcPr>
            <w:tcW w:w="1985" w:type="dxa"/>
            <w:vMerge/>
          </w:tcPr>
          <w:p w:rsidR="000F1BE3" w:rsidRPr="00CE5B53" w:rsidRDefault="000F1BE3" w:rsidP="00C552EA"/>
        </w:tc>
        <w:tc>
          <w:tcPr>
            <w:tcW w:w="1984" w:type="dxa"/>
            <w:vMerge w:val="restart"/>
            <w:tcBorders>
              <w:top w:val="nil"/>
            </w:tcBorders>
          </w:tcPr>
          <w:p w:rsidR="000F1BE3" w:rsidRPr="00CE5B53" w:rsidRDefault="000F1BE3" w:rsidP="00C552EA"/>
        </w:tc>
        <w:tc>
          <w:tcPr>
            <w:tcW w:w="127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  <w:tcBorders>
              <w:top w:val="nil"/>
            </w:tcBorders>
          </w:tcPr>
          <w:p w:rsidR="000F1BE3" w:rsidRPr="00CE5B53" w:rsidRDefault="000F1BE3" w:rsidP="00C552EA"/>
        </w:tc>
        <w:tc>
          <w:tcPr>
            <w:tcW w:w="1985" w:type="dxa"/>
            <w:vMerge/>
          </w:tcPr>
          <w:p w:rsidR="000F1BE3" w:rsidRPr="00CE5B53" w:rsidRDefault="000F1BE3" w:rsidP="00C552EA"/>
        </w:tc>
        <w:tc>
          <w:tcPr>
            <w:tcW w:w="1984" w:type="dxa"/>
            <w:vMerge/>
            <w:tcBorders>
              <w:top w:val="nil"/>
            </w:tcBorders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долевая</w:t>
            </w:r>
          </w:p>
          <w:p w:rsidR="000F1BE3" w:rsidRPr="00CE5B53" w:rsidRDefault="000F1BE3" w:rsidP="009C4B08">
            <w:pPr>
              <w:jc w:val="center"/>
            </w:pPr>
            <w:r w:rsidRPr="00CE5B53">
              <w:t>(1/3)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57,7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CE5B53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562"/>
        </w:trPr>
        <w:tc>
          <w:tcPr>
            <w:tcW w:w="709" w:type="dxa"/>
            <w:vMerge/>
          </w:tcPr>
          <w:p w:rsidR="000F1BE3" w:rsidRPr="00CE5B53" w:rsidRDefault="000F1BE3" w:rsidP="00C552EA"/>
        </w:tc>
        <w:tc>
          <w:tcPr>
            <w:tcW w:w="1985" w:type="dxa"/>
          </w:tcPr>
          <w:p w:rsidR="000F1BE3" w:rsidRPr="00CE5B53" w:rsidRDefault="000F1BE3" w:rsidP="00C552EA">
            <w:r w:rsidRPr="00CE5B53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CE5B53" w:rsidRDefault="000F1BE3" w:rsidP="00C552EA"/>
        </w:tc>
        <w:tc>
          <w:tcPr>
            <w:tcW w:w="12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долевая</w:t>
            </w:r>
          </w:p>
          <w:p w:rsidR="000F1BE3" w:rsidRPr="00CE5B53" w:rsidRDefault="000F1BE3" w:rsidP="009C4B08">
            <w:pPr>
              <w:jc w:val="center"/>
            </w:pPr>
            <w:r w:rsidRPr="00CE5B53">
              <w:t>(1/4)</w:t>
            </w:r>
          </w:p>
        </w:tc>
        <w:tc>
          <w:tcPr>
            <w:tcW w:w="77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53,4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16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57,7</w:t>
            </w:r>
          </w:p>
        </w:tc>
        <w:tc>
          <w:tcPr>
            <w:tcW w:w="933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Россия</w:t>
            </w:r>
          </w:p>
        </w:tc>
        <w:tc>
          <w:tcPr>
            <w:tcW w:w="1759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CE5B53" w:rsidRDefault="000F1BE3" w:rsidP="009C4B08">
            <w:pPr>
              <w:jc w:val="center"/>
            </w:pPr>
            <w:r w:rsidRPr="00CE5B53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562"/>
        </w:trPr>
        <w:tc>
          <w:tcPr>
            <w:tcW w:w="709" w:type="dxa"/>
            <w:vMerge w:val="restart"/>
          </w:tcPr>
          <w:p w:rsidR="000F1BE3" w:rsidRPr="0082124B" w:rsidRDefault="000F1BE3" w:rsidP="00BD76C3">
            <w:r>
              <w:t>40</w:t>
            </w:r>
          </w:p>
        </w:tc>
        <w:tc>
          <w:tcPr>
            <w:tcW w:w="1985" w:type="dxa"/>
          </w:tcPr>
          <w:p w:rsidR="000F1BE3" w:rsidRPr="0082124B" w:rsidRDefault="000F1BE3" w:rsidP="00BD76C3">
            <w:r w:rsidRPr="0082124B">
              <w:t>ЩЕДРИНА</w:t>
            </w:r>
          </w:p>
          <w:p w:rsidR="000F1BE3" w:rsidRPr="0082124B" w:rsidRDefault="000F1BE3" w:rsidP="00BD76C3">
            <w:r w:rsidRPr="0082124B">
              <w:t>Татьяна Петровна</w:t>
            </w:r>
          </w:p>
        </w:tc>
        <w:tc>
          <w:tcPr>
            <w:tcW w:w="1984" w:type="dxa"/>
          </w:tcPr>
          <w:p w:rsidR="000F1BE3" w:rsidRPr="0082124B" w:rsidRDefault="000F1BE3" w:rsidP="00BD76C3">
            <w:r w:rsidRPr="0082124B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долевая</w:t>
            </w:r>
          </w:p>
          <w:p w:rsidR="000F1BE3" w:rsidRPr="0082124B" w:rsidRDefault="000F1BE3" w:rsidP="009C4B08">
            <w:pPr>
              <w:jc w:val="center"/>
            </w:pPr>
            <w:r w:rsidRPr="0082124B">
              <w:t>(1/2)</w:t>
            </w:r>
          </w:p>
        </w:tc>
        <w:tc>
          <w:tcPr>
            <w:tcW w:w="77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61,4</w:t>
            </w:r>
          </w:p>
        </w:tc>
        <w:tc>
          <w:tcPr>
            <w:tcW w:w="933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Россия</w:t>
            </w:r>
          </w:p>
        </w:tc>
        <w:tc>
          <w:tcPr>
            <w:tcW w:w="1162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351272,59</w:t>
            </w:r>
          </w:p>
        </w:tc>
        <w:tc>
          <w:tcPr>
            <w:tcW w:w="970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388"/>
        </w:trPr>
        <w:tc>
          <w:tcPr>
            <w:tcW w:w="709" w:type="dxa"/>
            <w:vMerge/>
          </w:tcPr>
          <w:p w:rsidR="000F1BE3" w:rsidRPr="0082124B" w:rsidRDefault="000F1BE3" w:rsidP="00BD76C3"/>
        </w:tc>
        <w:tc>
          <w:tcPr>
            <w:tcW w:w="1985" w:type="dxa"/>
            <w:vMerge w:val="restart"/>
          </w:tcPr>
          <w:p w:rsidR="000F1BE3" w:rsidRPr="0082124B" w:rsidRDefault="000F1BE3" w:rsidP="00BD76C3">
            <w:r w:rsidRPr="0082124B">
              <w:t>супруг</w:t>
            </w:r>
          </w:p>
        </w:tc>
        <w:tc>
          <w:tcPr>
            <w:tcW w:w="1984" w:type="dxa"/>
            <w:vMerge w:val="restart"/>
          </w:tcPr>
          <w:p w:rsidR="000F1BE3" w:rsidRPr="0082124B" w:rsidRDefault="000F1BE3" w:rsidP="00BD76C3"/>
        </w:tc>
        <w:tc>
          <w:tcPr>
            <w:tcW w:w="127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долевая</w:t>
            </w:r>
          </w:p>
          <w:p w:rsidR="000F1BE3" w:rsidRPr="0082124B" w:rsidRDefault="000F1BE3" w:rsidP="009C4B08">
            <w:pPr>
              <w:jc w:val="center"/>
            </w:pPr>
            <w:r w:rsidRPr="0082124B">
              <w:t>(1/2)</w:t>
            </w:r>
          </w:p>
        </w:tc>
        <w:tc>
          <w:tcPr>
            <w:tcW w:w="77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61,4</w:t>
            </w:r>
          </w:p>
        </w:tc>
        <w:tc>
          <w:tcPr>
            <w:tcW w:w="933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637459,68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163"/>
        </w:trPr>
        <w:tc>
          <w:tcPr>
            <w:tcW w:w="709" w:type="dxa"/>
            <w:vMerge/>
          </w:tcPr>
          <w:p w:rsidR="000F1BE3" w:rsidRPr="009C4B08" w:rsidRDefault="000F1BE3" w:rsidP="00BD76C3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0F1BE3" w:rsidRPr="009C4B08" w:rsidRDefault="000F1BE3" w:rsidP="00BD76C3">
            <w:pPr>
              <w:rPr>
                <w:highlight w:val="yellow"/>
              </w:rPr>
            </w:pPr>
          </w:p>
        </w:tc>
        <w:tc>
          <w:tcPr>
            <w:tcW w:w="1984" w:type="dxa"/>
            <w:vMerge/>
          </w:tcPr>
          <w:p w:rsidR="000F1BE3" w:rsidRPr="0082124B" w:rsidRDefault="000F1BE3" w:rsidP="00BD76C3"/>
        </w:tc>
        <w:tc>
          <w:tcPr>
            <w:tcW w:w="127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30,3</w:t>
            </w:r>
          </w:p>
        </w:tc>
        <w:tc>
          <w:tcPr>
            <w:tcW w:w="933" w:type="dxa"/>
            <w:vAlign w:val="center"/>
          </w:tcPr>
          <w:p w:rsidR="000F1BE3" w:rsidRPr="0082124B" w:rsidRDefault="000F1BE3" w:rsidP="009C4B08">
            <w:pPr>
              <w:jc w:val="center"/>
            </w:pPr>
            <w:r w:rsidRPr="0082124B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1752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  <w:tc>
          <w:tcPr>
            <w:tcW w:w="970" w:type="dxa"/>
            <w:vMerge/>
            <w:vAlign w:val="center"/>
          </w:tcPr>
          <w:p w:rsidR="000F1BE3" w:rsidRPr="009C4B08" w:rsidRDefault="000F1BE3" w:rsidP="009C4B08">
            <w:pPr>
              <w:jc w:val="center"/>
              <w:rPr>
                <w:highlight w:val="yellow"/>
              </w:rPr>
            </w:pPr>
          </w:p>
        </w:tc>
      </w:tr>
      <w:tr w:rsidR="000F1BE3" w:rsidRPr="00103757" w:rsidTr="009C4B08">
        <w:trPr>
          <w:gridAfter w:val="4"/>
          <w:wAfter w:w="7036" w:type="dxa"/>
          <w:trHeight w:val="376"/>
        </w:trPr>
        <w:tc>
          <w:tcPr>
            <w:tcW w:w="709" w:type="dxa"/>
            <w:vMerge w:val="restart"/>
          </w:tcPr>
          <w:p w:rsidR="000F1BE3" w:rsidRPr="00F03364" w:rsidRDefault="000F1BE3" w:rsidP="00B2213D">
            <w:r>
              <w:t>41</w:t>
            </w:r>
          </w:p>
        </w:tc>
        <w:tc>
          <w:tcPr>
            <w:tcW w:w="1985" w:type="dxa"/>
            <w:vMerge w:val="restart"/>
          </w:tcPr>
          <w:p w:rsidR="000F1BE3" w:rsidRPr="00F03364" w:rsidRDefault="000F1BE3" w:rsidP="00C552EA">
            <w:r w:rsidRPr="00F03364">
              <w:t xml:space="preserve">ЯЦЕНКО </w:t>
            </w:r>
          </w:p>
          <w:p w:rsidR="000F1BE3" w:rsidRPr="00F03364" w:rsidRDefault="000F1BE3" w:rsidP="00C552EA">
            <w:r w:rsidRPr="00F03364">
              <w:t>Олег Владимирович</w:t>
            </w:r>
          </w:p>
        </w:tc>
        <w:tc>
          <w:tcPr>
            <w:tcW w:w="1984" w:type="dxa"/>
            <w:vMerge w:val="restart"/>
          </w:tcPr>
          <w:p w:rsidR="000F1BE3" w:rsidRPr="00F03364" w:rsidRDefault="000F1BE3" w:rsidP="00C552EA">
            <w:r w:rsidRPr="00F03364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земельный участок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666,0</w:t>
            </w:r>
          </w:p>
        </w:tc>
        <w:tc>
          <w:tcPr>
            <w:tcW w:w="933" w:type="dxa"/>
          </w:tcPr>
          <w:p w:rsidR="000F1BE3" w:rsidRPr="00F03364" w:rsidRDefault="000F1BE3">
            <w:r w:rsidRPr="00F03364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Жилой дом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141,0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F03364">
              <w:t xml:space="preserve">Автомобиль Форд </w:t>
            </w:r>
            <w:r w:rsidRPr="009C4B08">
              <w:rPr>
                <w:lang w:val="en-US"/>
              </w:rPr>
              <w:t>Focus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597136,88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-</w:t>
            </w:r>
          </w:p>
        </w:tc>
      </w:tr>
      <w:tr w:rsidR="000F1BE3" w:rsidRPr="00103757" w:rsidTr="009C4B08">
        <w:trPr>
          <w:gridAfter w:val="4"/>
          <w:wAfter w:w="7036" w:type="dxa"/>
          <w:trHeight w:val="276"/>
        </w:trPr>
        <w:tc>
          <w:tcPr>
            <w:tcW w:w="709" w:type="dxa"/>
            <w:vMerge/>
          </w:tcPr>
          <w:p w:rsidR="000F1BE3" w:rsidRPr="00F03364" w:rsidRDefault="000F1BE3" w:rsidP="00B2213D"/>
        </w:tc>
        <w:tc>
          <w:tcPr>
            <w:tcW w:w="1985" w:type="dxa"/>
            <w:vMerge/>
          </w:tcPr>
          <w:p w:rsidR="000F1BE3" w:rsidRPr="00F03364" w:rsidRDefault="000F1BE3" w:rsidP="00C552EA"/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жилой дом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74,0</w:t>
            </w:r>
          </w:p>
        </w:tc>
        <w:tc>
          <w:tcPr>
            <w:tcW w:w="933" w:type="dxa"/>
          </w:tcPr>
          <w:p w:rsidR="000F1BE3" w:rsidRPr="00F03364" w:rsidRDefault="000F1BE3">
            <w:r w:rsidRPr="00F0336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400"/>
        </w:trPr>
        <w:tc>
          <w:tcPr>
            <w:tcW w:w="709" w:type="dxa"/>
            <w:vMerge/>
          </w:tcPr>
          <w:p w:rsidR="000F1BE3" w:rsidRPr="00F03364" w:rsidRDefault="000F1BE3" w:rsidP="00C552EA"/>
        </w:tc>
        <w:tc>
          <w:tcPr>
            <w:tcW w:w="1985" w:type="dxa"/>
            <w:vMerge/>
          </w:tcPr>
          <w:p w:rsidR="000F1BE3" w:rsidRPr="00F03364" w:rsidRDefault="000F1BE3" w:rsidP="00C552EA"/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гараж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34,3</w:t>
            </w:r>
          </w:p>
        </w:tc>
        <w:tc>
          <w:tcPr>
            <w:tcW w:w="933" w:type="dxa"/>
          </w:tcPr>
          <w:p w:rsidR="000F1BE3" w:rsidRPr="00F03364" w:rsidRDefault="000F1BE3">
            <w:r w:rsidRPr="00F03364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Земельный участок под домом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564,0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138"/>
        </w:trPr>
        <w:tc>
          <w:tcPr>
            <w:tcW w:w="709" w:type="dxa"/>
            <w:vMerge/>
          </w:tcPr>
          <w:p w:rsidR="000F1BE3" w:rsidRPr="00F03364" w:rsidRDefault="000F1BE3" w:rsidP="00C552EA"/>
        </w:tc>
        <w:tc>
          <w:tcPr>
            <w:tcW w:w="1985" w:type="dxa"/>
            <w:vMerge/>
          </w:tcPr>
          <w:p w:rsidR="000F1BE3" w:rsidRPr="00F03364" w:rsidRDefault="000F1BE3" w:rsidP="00C552EA"/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Летняя кухня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44,5</w:t>
            </w:r>
          </w:p>
        </w:tc>
        <w:tc>
          <w:tcPr>
            <w:tcW w:w="933" w:type="dxa"/>
          </w:tcPr>
          <w:p w:rsidR="000F1BE3" w:rsidRPr="00F03364" w:rsidRDefault="000F1BE3">
            <w:r w:rsidRPr="00F0336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  <w:trHeight w:val="826"/>
        </w:trPr>
        <w:tc>
          <w:tcPr>
            <w:tcW w:w="709" w:type="dxa"/>
            <w:vMerge/>
          </w:tcPr>
          <w:p w:rsidR="000F1BE3" w:rsidRPr="00F03364" w:rsidRDefault="000F1BE3" w:rsidP="00C552EA"/>
        </w:tc>
        <w:tc>
          <w:tcPr>
            <w:tcW w:w="1985" w:type="dxa"/>
            <w:vMerge/>
          </w:tcPr>
          <w:p w:rsidR="000F1BE3" w:rsidRPr="00F03364" w:rsidRDefault="000F1BE3" w:rsidP="00C552EA"/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сарай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15,5</w:t>
            </w:r>
          </w:p>
        </w:tc>
        <w:tc>
          <w:tcPr>
            <w:tcW w:w="933" w:type="dxa"/>
          </w:tcPr>
          <w:p w:rsidR="000F1BE3" w:rsidRPr="00F03364" w:rsidRDefault="000F1BE3">
            <w:r w:rsidRPr="00F0336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03364" w:rsidRDefault="000F1BE3" w:rsidP="00C552EA"/>
        </w:tc>
        <w:tc>
          <w:tcPr>
            <w:tcW w:w="1985" w:type="dxa"/>
            <w:vMerge w:val="restart"/>
          </w:tcPr>
          <w:p w:rsidR="000F1BE3" w:rsidRPr="00F03364" w:rsidRDefault="000F1BE3" w:rsidP="00C552EA">
            <w:r w:rsidRPr="00F03364">
              <w:t>супруга</w:t>
            </w:r>
          </w:p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квартира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Долевая (2/5) доли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62,4</w:t>
            </w:r>
          </w:p>
        </w:tc>
        <w:tc>
          <w:tcPr>
            <w:tcW w:w="933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F1BE3" w:rsidRPr="009C4B08" w:rsidRDefault="000F1BE3" w:rsidP="009C4B08">
            <w:pPr>
              <w:jc w:val="center"/>
              <w:rPr>
                <w:lang w:val="en-US"/>
              </w:rPr>
            </w:pPr>
            <w:r w:rsidRPr="009C4B08">
              <w:rPr>
                <w:lang w:val="en-US"/>
              </w:rPr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417987,88</w:t>
            </w:r>
          </w:p>
        </w:tc>
        <w:tc>
          <w:tcPr>
            <w:tcW w:w="970" w:type="dxa"/>
            <w:vMerge w:val="restart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-</w:t>
            </w: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03364" w:rsidRDefault="000F1BE3" w:rsidP="00C552EA"/>
        </w:tc>
        <w:tc>
          <w:tcPr>
            <w:tcW w:w="1985" w:type="dxa"/>
            <w:vMerge/>
          </w:tcPr>
          <w:p w:rsidR="000F1BE3" w:rsidRPr="00F03364" w:rsidRDefault="000F1BE3" w:rsidP="00C552EA"/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гараж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24,5</w:t>
            </w:r>
          </w:p>
        </w:tc>
        <w:tc>
          <w:tcPr>
            <w:tcW w:w="933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</w:tr>
      <w:tr w:rsidR="000F1BE3" w:rsidRPr="00103757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03364" w:rsidRDefault="000F1BE3" w:rsidP="00C552EA"/>
        </w:tc>
        <w:tc>
          <w:tcPr>
            <w:tcW w:w="1985" w:type="dxa"/>
            <w:vMerge/>
          </w:tcPr>
          <w:p w:rsidR="000F1BE3" w:rsidRPr="00F03364" w:rsidRDefault="000F1BE3" w:rsidP="00C552EA"/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индивидуальная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26,0</w:t>
            </w:r>
          </w:p>
        </w:tc>
        <w:tc>
          <w:tcPr>
            <w:tcW w:w="933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F1BE3" w:rsidRPr="00F03364" w:rsidRDefault="000F1BE3" w:rsidP="009C4B08">
            <w:pPr>
              <w:jc w:val="center"/>
            </w:pPr>
          </w:p>
        </w:tc>
      </w:tr>
      <w:tr w:rsidR="000F1BE3" w:rsidRPr="0043227A" w:rsidTr="009C4B08">
        <w:trPr>
          <w:gridAfter w:val="4"/>
          <w:wAfter w:w="7036" w:type="dxa"/>
        </w:trPr>
        <w:tc>
          <w:tcPr>
            <w:tcW w:w="709" w:type="dxa"/>
            <w:vMerge/>
          </w:tcPr>
          <w:p w:rsidR="000F1BE3" w:rsidRPr="00F03364" w:rsidRDefault="000F1BE3" w:rsidP="00C552EA"/>
        </w:tc>
        <w:tc>
          <w:tcPr>
            <w:tcW w:w="1985" w:type="dxa"/>
          </w:tcPr>
          <w:p w:rsidR="000F1BE3" w:rsidRPr="00F03364" w:rsidRDefault="000F1BE3" w:rsidP="00C552EA">
            <w:r w:rsidRPr="00F03364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0F1BE3" w:rsidRPr="00F03364" w:rsidRDefault="000F1BE3" w:rsidP="00C552EA"/>
        </w:tc>
        <w:tc>
          <w:tcPr>
            <w:tcW w:w="12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не имеет</w:t>
            </w:r>
          </w:p>
        </w:tc>
        <w:tc>
          <w:tcPr>
            <w:tcW w:w="1134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-</w:t>
            </w:r>
          </w:p>
        </w:tc>
        <w:tc>
          <w:tcPr>
            <w:tcW w:w="77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-</w:t>
            </w:r>
          </w:p>
        </w:tc>
        <w:tc>
          <w:tcPr>
            <w:tcW w:w="933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-</w:t>
            </w:r>
          </w:p>
        </w:tc>
        <w:tc>
          <w:tcPr>
            <w:tcW w:w="1162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квартира</w:t>
            </w:r>
          </w:p>
        </w:tc>
        <w:tc>
          <w:tcPr>
            <w:tcW w:w="816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62,4</w:t>
            </w:r>
          </w:p>
        </w:tc>
        <w:tc>
          <w:tcPr>
            <w:tcW w:w="933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Россия</w:t>
            </w:r>
          </w:p>
        </w:tc>
        <w:tc>
          <w:tcPr>
            <w:tcW w:w="1759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не имеет</w:t>
            </w:r>
          </w:p>
        </w:tc>
        <w:tc>
          <w:tcPr>
            <w:tcW w:w="1752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не имеет</w:t>
            </w:r>
          </w:p>
        </w:tc>
        <w:tc>
          <w:tcPr>
            <w:tcW w:w="970" w:type="dxa"/>
            <w:vAlign w:val="center"/>
          </w:tcPr>
          <w:p w:rsidR="000F1BE3" w:rsidRPr="00F03364" w:rsidRDefault="000F1BE3" w:rsidP="009C4B08">
            <w:pPr>
              <w:jc w:val="center"/>
            </w:pPr>
            <w:r w:rsidRPr="00F03364">
              <w:t>-</w:t>
            </w:r>
          </w:p>
        </w:tc>
      </w:tr>
    </w:tbl>
    <w:p w:rsidR="000F1BE3" w:rsidRDefault="000F1BE3"/>
    <w:sectPr w:rsidR="000F1BE3" w:rsidSect="006A51DB">
      <w:headerReference w:type="default" r:id="rId6"/>
      <w:pgSz w:w="16838" w:h="11906" w:orient="landscape"/>
      <w:pgMar w:top="169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BE3" w:rsidRDefault="000F1BE3" w:rsidP="00723859">
      <w:r>
        <w:separator/>
      </w:r>
    </w:p>
  </w:endnote>
  <w:endnote w:type="continuationSeparator" w:id="0">
    <w:p w:rsidR="000F1BE3" w:rsidRDefault="000F1BE3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BE3" w:rsidRDefault="000F1BE3" w:rsidP="00723859">
      <w:r>
        <w:separator/>
      </w:r>
    </w:p>
  </w:footnote>
  <w:footnote w:type="continuationSeparator" w:id="0">
    <w:p w:rsidR="000F1BE3" w:rsidRDefault="000F1BE3" w:rsidP="00723859">
      <w:r>
        <w:continuationSeparator/>
      </w:r>
    </w:p>
  </w:footnote>
  <w:footnote w:id="1">
    <w:p w:rsidR="000F1BE3" w:rsidRDefault="000F1BE3">
      <w:pPr>
        <w:pStyle w:val="FootnoteText"/>
      </w:pPr>
      <w:r>
        <w:rPr>
          <w:rStyle w:val="FootnoteReference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BE3" w:rsidRDefault="000F1BE3" w:rsidP="00723859">
    <w:pPr>
      <w:pStyle w:val="Header"/>
      <w:jc w:val="center"/>
    </w:pPr>
    <w:r>
      <w:t>Сведения</w:t>
    </w:r>
  </w:p>
  <w:p w:rsidR="000F1BE3" w:rsidRPr="00723859" w:rsidRDefault="000F1BE3" w:rsidP="00723859">
    <w:pPr>
      <w:pStyle w:val="Header"/>
      <w:jc w:val="center"/>
    </w:pPr>
    <w:r>
      <w:t xml:space="preserve">О доходах, расходах об имуществе и обязательствах имущественного характера муниципальных служащих Комитета по управлению имуществом Администрации города Шахты и членов их семей за период с 01 января </w:t>
    </w:r>
    <w:r w:rsidRPr="00F91275">
      <w:t>20</w:t>
    </w:r>
    <w:r>
      <w:t>20</w:t>
    </w:r>
    <w:r w:rsidRPr="00F91275">
      <w:t xml:space="preserve"> </w:t>
    </w:r>
    <w:r>
      <w:t>года по 31 декабря 2020 года.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3859"/>
    <w:rsid w:val="000013DB"/>
    <w:rsid w:val="0000265A"/>
    <w:rsid w:val="000127D1"/>
    <w:rsid w:val="00015844"/>
    <w:rsid w:val="000160E3"/>
    <w:rsid w:val="00023F15"/>
    <w:rsid w:val="000313D5"/>
    <w:rsid w:val="00031518"/>
    <w:rsid w:val="00032592"/>
    <w:rsid w:val="00032706"/>
    <w:rsid w:val="00033FD6"/>
    <w:rsid w:val="000348AC"/>
    <w:rsid w:val="00034C92"/>
    <w:rsid w:val="00034EB2"/>
    <w:rsid w:val="00036F60"/>
    <w:rsid w:val="00040F77"/>
    <w:rsid w:val="00043B91"/>
    <w:rsid w:val="000548B6"/>
    <w:rsid w:val="00061F2D"/>
    <w:rsid w:val="000634E9"/>
    <w:rsid w:val="00064712"/>
    <w:rsid w:val="00070D13"/>
    <w:rsid w:val="000716B5"/>
    <w:rsid w:val="00071745"/>
    <w:rsid w:val="00074B99"/>
    <w:rsid w:val="00075DFB"/>
    <w:rsid w:val="0008043B"/>
    <w:rsid w:val="00081F11"/>
    <w:rsid w:val="00084E35"/>
    <w:rsid w:val="000856B9"/>
    <w:rsid w:val="00090621"/>
    <w:rsid w:val="000919F2"/>
    <w:rsid w:val="00091F71"/>
    <w:rsid w:val="00093066"/>
    <w:rsid w:val="00093AA5"/>
    <w:rsid w:val="00094BF4"/>
    <w:rsid w:val="00097A0D"/>
    <w:rsid w:val="000A08D9"/>
    <w:rsid w:val="000A099F"/>
    <w:rsid w:val="000A1002"/>
    <w:rsid w:val="000A527D"/>
    <w:rsid w:val="000A53AE"/>
    <w:rsid w:val="000A54BA"/>
    <w:rsid w:val="000A5C00"/>
    <w:rsid w:val="000B069A"/>
    <w:rsid w:val="000B24E9"/>
    <w:rsid w:val="000B4054"/>
    <w:rsid w:val="000B4102"/>
    <w:rsid w:val="000B756B"/>
    <w:rsid w:val="000C0C0B"/>
    <w:rsid w:val="000C0D9A"/>
    <w:rsid w:val="000C1314"/>
    <w:rsid w:val="000C2AB3"/>
    <w:rsid w:val="000C30A8"/>
    <w:rsid w:val="000C354B"/>
    <w:rsid w:val="000C57A1"/>
    <w:rsid w:val="000C6284"/>
    <w:rsid w:val="000C69FC"/>
    <w:rsid w:val="000C7EF0"/>
    <w:rsid w:val="000D2775"/>
    <w:rsid w:val="000D29FC"/>
    <w:rsid w:val="000D65EB"/>
    <w:rsid w:val="000D6841"/>
    <w:rsid w:val="000D7034"/>
    <w:rsid w:val="000E0857"/>
    <w:rsid w:val="000E3671"/>
    <w:rsid w:val="000E5508"/>
    <w:rsid w:val="000E6706"/>
    <w:rsid w:val="000E79F1"/>
    <w:rsid w:val="000E7F96"/>
    <w:rsid w:val="000F0A03"/>
    <w:rsid w:val="000F1BE3"/>
    <w:rsid w:val="000F1F01"/>
    <w:rsid w:val="000F3487"/>
    <w:rsid w:val="000F3FC6"/>
    <w:rsid w:val="000F3FD9"/>
    <w:rsid w:val="000F4459"/>
    <w:rsid w:val="000F51C6"/>
    <w:rsid w:val="000F5E30"/>
    <w:rsid w:val="00102C73"/>
    <w:rsid w:val="00103757"/>
    <w:rsid w:val="00105F25"/>
    <w:rsid w:val="001105D0"/>
    <w:rsid w:val="001120AC"/>
    <w:rsid w:val="0011507F"/>
    <w:rsid w:val="0011759E"/>
    <w:rsid w:val="00124928"/>
    <w:rsid w:val="0012729C"/>
    <w:rsid w:val="00132D6E"/>
    <w:rsid w:val="00142277"/>
    <w:rsid w:val="001430A3"/>
    <w:rsid w:val="00143EF6"/>
    <w:rsid w:val="00151889"/>
    <w:rsid w:val="00151AFB"/>
    <w:rsid w:val="00153424"/>
    <w:rsid w:val="001570B0"/>
    <w:rsid w:val="001572FE"/>
    <w:rsid w:val="001611BF"/>
    <w:rsid w:val="00161DE3"/>
    <w:rsid w:val="0016774A"/>
    <w:rsid w:val="001678EA"/>
    <w:rsid w:val="00170225"/>
    <w:rsid w:val="0017189F"/>
    <w:rsid w:val="00175820"/>
    <w:rsid w:val="00180C7B"/>
    <w:rsid w:val="001827D9"/>
    <w:rsid w:val="00186F39"/>
    <w:rsid w:val="00187AB1"/>
    <w:rsid w:val="00190904"/>
    <w:rsid w:val="0019111F"/>
    <w:rsid w:val="0019194F"/>
    <w:rsid w:val="001929E8"/>
    <w:rsid w:val="00192A6D"/>
    <w:rsid w:val="00196B3C"/>
    <w:rsid w:val="00196E25"/>
    <w:rsid w:val="001978A1"/>
    <w:rsid w:val="001A0FF7"/>
    <w:rsid w:val="001A14DD"/>
    <w:rsid w:val="001A2E50"/>
    <w:rsid w:val="001A329F"/>
    <w:rsid w:val="001A4A6F"/>
    <w:rsid w:val="001A4BEF"/>
    <w:rsid w:val="001B1F46"/>
    <w:rsid w:val="001B2253"/>
    <w:rsid w:val="001B2903"/>
    <w:rsid w:val="001B2E0F"/>
    <w:rsid w:val="001B306A"/>
    <w:rsid w:val="001B33E5"/>
    <w:rsid w:val="001B5763"/>
    <w:rsid w:val="001B5BEC"/>
    <w:rsid w:val="001C08CA"/>
    <w:rsid w:val="001C10F1"/>
    <w:rsid w:val="001C148B"/>
    <w:rsid w:val="001C34D9"/>
    <w:rsid w:val="001C5E63"/>
    <w:rsid w:val="001C75CC"/>
    <w:rsid w:val="001D0038"/>
    <w:rsid w:val="001D07F3"/>
    <w:rsid w:val="001D0EE3"/>
    <w:rsid w:val="001D3120"/>
    <w:rsid w:val="001D494C"/>
    <w:rsid w:val="001D60EE"/>
    <w:rsid w:val="001E3CD7"/>
    <w:rsid w:val="001E63F3"/>
    <w:rsid w:val="001E7F22"/>
    <w:rsid w:val="001F0729"/>
    <w:rsid w:val="001F2CA0"/>
    <w:rsid w:val="001F562D"/>
    <w:rsid w:val="001F60DE"/>
    <w:rsid w:val="00200EA3"/>
    <w:rsid w:val="0020345B"/>
    <w:rsid w:val="00205DB8"/>
    <w:rsid w:val="002110D1"/>
    <w:rsid w:val="0021691D"/>
    <w:rsid w:val="00220DAC"/>
    <w:rsid w:val="00222CB5"/>
    <w:rsid w:val="002231C6"/>
    <w:rsid w:val="002234A3"/>
    <w:rsid w:val="00223ED8"/>
    <w:rsid w:val="0022467B"/>
    <w:rsid w:val="00224DB0"/>
    <w:rsid w:val="002269AE"/>
    <w:rsid w:val="00226F47"/>
    <w:rsid w:val="002323D6"/>
    <w:rsid w:val="0023364C"/>
    <w:rsid w:val="00234EEE"/>
    <w:rsid w:val="00237364"/>
    <w:rsid w:val="0023757A"/>
    <w:rsid w:val="002376A4"/>
    <w:rsid w:val="002420BC"/>
    <w:rsid w:val="00242117"/>
    <w:rsid w:val="00244B5C"/>
    <w:rsid w:val="002502DA"/>
    <w:rsid w:val="00252995"/>
    <w:rsid w:val="00253D09"/>
    <w:rsid w:val="0025490D"/>
    <w:rsid w:val="002563B4"/>
    <w:rsid w:val="002565C9"/>
    <w:rsid w:val="0026154A"/>
    <w:rsid w:val="002625DA"/>
    <w:rsid w:val="00265CE9"/>
    <w:rsid w:val="002660EB"/>
    <w:rsid w:val="002701F0"/>
    <w:rsid w:val="00273EE9"/>
    <w:rsid w:val="00274E0B"/>
    <w:rsid w:val="002773B3"/>
    <w:rsid w:val="00284148"/>
    <w:rsid w:val="002939B3"/>
    <w:rsid w:val="002A2D6C"/>
    <w:rsid w:val="002A3E14"/>
    <w:rsid w:val="002A527E"/>
    <w:rsid w:val="002A6DF9"/>
    <w:rsid w:val="002B0097"/>
    <w:rsid w:val="002B1CC5"/>
    <w:rsid w:val="002B3664"/>
    <w:rsid w:val="002B4818"/>
    <w:rsid w:val="002B58FB"/>
    <w:rsid w:val="002B69EE"/>
    <w:rsid w:val="002B6B0A"/>
    <w:rsid w:val="002B7E50"/>
    <w:rsid w:val="002C1C0C"/>
    <w:rsid w:val="002C33A8"/>
    <w:rsid w:val="002C3EDE"/>
    <w:rsid w:val="002C46F7"/>
    <w:rsid w:val="002C603E"/>
    <w:rsid w:val="002C6B7D"/>
    <w:rsid w:val="002C6D5A"/>
    <w:rsid w:val="002D5937"/>
    <w:rsid w:val="002D62ED"/>
    <w:rsid w:val="002D7D57"/>
    <w:rsid w:val="002E0393"/>
    <w:rsid w:val="002E4235"/>
    <w:rsid w:val="002E4C8A"/>
    <w:rsid w:val="002E7BF1"/>
    <w:rsid w:val="002F031A"/>
    <w:rsid w:val="002F1F61"/>
    <w:rsid w:val="002F212F"/>
    <w:rsid w:val="002F22A3"/>
    <w:rsid w:val="002F287E"/>
    <w:rsid w:val="002F2C2D"/>
    <w:rsid w:val="002F533D"/>
    <w:rsid w:val="00300435"/>
    <w:rsid w:val="00301868"/>
    <w:rsid w:val="00302071"/>
    <w:rsid w:val="00302E16"/>
    <w:rsid w:val="003034CA"/>
    <w:rsid w:val="003052E9"/>
    <w:rsid w:val="0030558D"/>
    <w:rsid w:val="0031206A"/>
    <w:rsid w:val="003148FB"/>
    <w:rsid w:val="00315CEC"/>
    <w:rsid w:val="00320D61"/>
    <w:rsid w:val="0032139F"/>
    <w:rsid w:val="00324EBA"/>
    <w:rsid w:val="003255E8"/>
    <w:rsid w:val="00326390"/>
    <w:rsid w:val="00330A9A"/>
    <w:rsid w:val="00331E4D"/>
    <w:rsid w:val="00332E19"/>
    <w:rsid w:val="00333676"/>
    <w:rsid w:val="003354E2"/>
    <w:rsid w:val="00336311"/>
    <w:rsid w:val="0033753B"/>
    <w:rsid w:val="00340455"/>
    <w:rsid w:val="00340545"/>
    <w:rsid w:val="003407A7"/>
    <w:rsid w:val="003433AF"/>
    <w:rsid w:val="00344AFB"/>
    <w:rsid w:val="003452A5"/>
    <w:rsid w:val="00346196"/>
    <w:rsid w:val="00350FED"/>
    <w:rsid w:val="00351429"/>
    <w:rsid w:val="0035163A"/>
    <w:rsid w:val="00352F61"/>
    <w:rsid w:val="00357B9A"/>
    <w:rsid w:val="00360BE4"/>
    <w:rsid w:val="00361596"/>
    <w:rsid w:val="0036318B"/>
    <w:rsid w:val="00363349"/>
    <w:rsid w:val="00367996"/>
    <w:rsid w:val="00370A3A"/>
    <w:rsid w:val="00374DED"/>
    <w:rsid w:val="00375791"/>
    <w:rsid w:val="00381C03"/>
    <w:rsid w:val="00384442"/>
    <w:rsid w:val="00384D38"/>
    <w:rsid w:val="0038530C"/>
    <w:rsid w:val="00387427"/>
    <w:rsid w:val="00390776"/>
    <w:rsid w:val="003947BD"/>
    <w:rsid w:val="00394B33"/>
    <w:rsid w:val="00394C48"/>
    <w:rsid w:val="003975C8"/>
    <w:rsid w:val="003A1652"/>
    <w:rsid w:val="003A5EBD"/>
    <w:rsid w:val="003A6C0F"/>
    <w:rsid w:val="003A70E1"/>
    <w:rsid w:val="003A754B"/>
    <w:rsid w:val="003A7CEA"/>
    <w:rsid w:val="003B295E"/>
    <w:rsid w:val="003B2D78"/>
    <w:rsid w:val="003B4C9C"/>
    <w:rsid w:val="003B7079"/>
    <w:rsid w:val="003B78A3"/>
    <w:rsid w:val="003C0057"/>
    <w:rsid w:val="003C07D3"/>
    <w:rsid w:val="003C0D7C"/>
    <w:rsid w:val="003C12E0"/>
    <w:rsid w:val="003C3746"/>
    <w:rsid w:val="003C4C18"/>
    <w:rsid w:val="003C4D8F"/>
    <w:rsid w:val="003C5BA2"/>
    <w:rsid w:val="003D00D0"/>
    <w:rsid w:val="003D0DF6"/>
    <w:rsid w:val="003D16A5"/>
    <w:rsid w:val="003D20B4"/>
    <w:rsid w:val="003E20F8"/>
    <w:rsid w:val="003E4CA8"/>
    <w:rsid w:val="003E6A1C"/>
    <w:rsid w:val="003E7314"/>
    <w:rsid w:val="003E774F"/>
    <w:rsid w:val="003F0C2C"/>
    <w:rsid w:val="003F14CB"/>
    <w:rsid w:val="003F1878"/>
    <w:rsid w:val="003F355B"/>
    <w:rsid w:val="003F3DD2"/>
    <w:rsid w:val="003F69B7"/>
    <w:rsid w:val="004040CE"/>
    <w:rsid w:val="00404613"/>
    <w:rsid w:val="00404646"/>
    <w:rsid w:val="00404652"/>
    <w:rsid w:val="00405A69"/>
    <w:rsid w:val="00406073"/>
    <w:rsid w:val="00410C70"/>
    <w:rsid w:val="00410F8B"/>
    <w:rsid w:val="0041283C"/>
    <w:rsid w:val="0041543B"/>
    <w:rsid w:val="00421396"/>
    <w:rsid w:val="00422866"/>
    <w:rsid w:val="00423954"/>
    <w:rsid w:val="00423C5D"/>
    <w:rsid w:val="00424102"/>
    <w:rsid w:val="0042492C"/>
    <w:rsid w:val="00424E49"/>
    <w:rsid w:val="00427C9F"/>
    <w:rsid w:val="00427F8E"/>
    <w:rsid w:val="00430B31"/>
    <w:rsid w:val="00431919"/>
    <w:rsid w:val="0043227A"/>
    <w:rsid w:val="0043381A"/>
    <w:rsid w:val="00434F03"/>
    <w:rsid w:val="004358A0"/>
    <w:rsid w:val="00435988"/>
    <w:rsid w:val="00435C9E"/>
    <w:rsid w:val="0044166F"/>
    <w:rsid w:val="00442AF8"/>
    <w:rsid w:val="0044330E"/>
    <w:rsid w:val="0044532A"/>
    <w:rsid w:val="00447CD4"/>
    <w:rsid w:val="0045049D"/>
    <w:rsid w:val="004518AA"/>
    <w:rsid w:val="00452A2D"/>
    <w:rsid w:val="00453866"/>
    <w:rsid w:val="004662F7"/>
    <w:rsid w:val="00471D96"/>
    <w:rsid w:val="004759FA"/>
    <w:rsid w:val="00476654"/>
    <w:rsid w:val="00482AEF"/>
    <w:rsid w:val="00483BC9"/>
    <w:rsid w:val="00484D76"/>
    <w:rsid w:val="00486BFF"/>
    <w:rsid w:val="00491DFC"/>
    <w:rsid w:val="004948A3"/>
    <w:rsid w:val="00495E21"/>
    <w:rsid w:val="00495EFF"/>
    <w:rsid w:val="00496A4B"/>
    <w:rsid w:val="00497410"/>
    <w:rsid w:val="004A2A05"/>
    <w:rsid w:val="004A2D02"/>
    <w:rsid w:val="004A3220"/>
    <w:rsid w:val="004A4D84"/>
    <w:rsid w:val="004A6454"/>
    <w:rsid w:val="004A67C6"/>
    <w:rsid w:val="004A75C8"/>
    <w:rsid w:val="004B3989"/>
    <w:rsid w:val="004B48DA"/>
    <w:rsid w:val="004B53B3"/>
    <w:rsid w:val="004B75B9"/>
    <w:rsid w:val="004C3538"/>
    <w:rsid w:val="004C4F27"/>
    <w:rsid w:val="004C74B1"/>
    <w:rsid w:val="004C7F1F"/>
    <w:rsid w:val="004D0352"/>
    <w:rsid w:val="004D11A9"/>
    <w:rsid w:val="004D19C7"/>
    <w:rsid w:val="004D3761"/>
    <w:rsid w:val="004D6BEB"/>
    <w:rsid w:val="004E1D6A"/>
    <w:rsid w:val="004E2244"/>
    <w:rsid w:val="004E53C1"/>
    <w:rsid w:val="004E69A7"/>
    <w:rsid w:val="004F220A"/>
    <w:rsid w:val="004F3C93"/>
    <w:rsid w:val="004F42BE"/>
    <w:rsid w:val="004F55C6"/>
    <w:rsid w:val="004F5C34"/>
    <w:rsid w:val="00500F9E"/>
    <w:rsid w:val="00502303"/>
    <w:rsid w:val="005052A5"/>
    <w:rsid w:val="00506143"/>
    <w:rsid w:val="00506732"/>
    <w:rsid w:val="00507430"/>
    <w:rsid w:val="00513DE9"/>
    <w:rsid w:val="00516303"/>
    <w:rsid w:val="005217C1"/>
    <w:rsid w:val="00525C4B"/>
    <w:rsid w:val="0053099A"/>
    <w:rsid w:val="00534773"/>
    <w:rsid w:val="005350B5"/>
    <w:rsid w:val="005360C8"/>
    <w:rsid w:val="0053670F"/>
    <w:rsid w:val="005404AF"/>
    <w:rsid w:val="00540C11"/>
    <w:rsid w:val="0054295F"/>
    <w:rsid w:val="00543253"/>
    <w:rsid w:val="0054407B"/>
    <w:rsid w:val="00546F8C"/>
    <w:rsid w:val="0054744B"/>
    <w:rsid w:val="00547B3F"/>
    <w:rsid w:val="005502E4"/>
    <w:rsid w:val="0055282C"/>
    <w:rsid w:val="0055335A"/>
    <w:rsid w:val="00553C9D"/>
    <w:rsid w:val="00555857"/>
    <w:rsid w:val="00556329"/>
    <w:rsid w:val="005614F9"/>
    <w:rsid w:val="0056389F"/>
    <w:rsid w:val="00563DA3"/>
    <w:rsid w:val="00566052"/>
    <w:rsid w:val="005665E8"/>
    <w:rsid w:val="00567DDF"/>
    <w:rsid w:val="00572CF9"/>
    <w:rsid w:val="005749FA"/>
    <w:rsid w:val="00574E31"/>
    <w:rsid w:val="00575742"/>
    <w:rsid w:val="0057741C"/>
    <w:rsid w:val="00582CC6"/>
    <w:rsid w:val="00582E58"/>
    <w:rsid w:val="00583B2F"/>
    <w:rsid w:val="00585E84"/>
    <w:rsid w:val="005910C9"/>
    <w:rsid w:val="005931D7"/>
    <w:rsid w:val="00595C92"/>
    <w:rsid w:val="0059731D"/>
    <w:rsid w:val="005A03CC"/>
    <w:rsid w:val="005A0589"/>
    <w:rsid w:val="005A1C95"/>
    <w:rsid w:val="005A26A5"/>
    <w:rsid w:val="005A2862"/>
    <w:rsid w:val="005A2897"/>
    <w:rsid w:val="005B004F"/>
    <w:rsid w:val="005B1A50"/>
    <w:rsid w:val="005B28B4"/>
    <w:rsid w:val="005B3B6F"/>
    <w:rsid w:val="005B5FD3"/>
    <w:rsid w:val="005B71C2"/>
    <w:rsid w:val="005B779A"/>
    <w:rsid w:val="005B7A60"/>
    <w:rsid w:val="005C1E9D"/>
    <w:rsid w:val="005C2E82"/>
    <w:rsid w:val="005C2ECF"/>
    <w:rsid w:val="005C5078"/>
    <w:rsid w:val="005C6831"/>
    <w:rsid w:val="005C77D6"/>
    <w:rsid w:val="005D11BF"/>
    <w:rsid w:val="005D3319"/>
    <w:rsid w:val="005D4568"/>
    <w:rsid w:val="005D5D7F"/>
    <w:rsid w:val="005E04FA"/>
    <w:rsid w:val="005E05BA"/>
    <w:rsid w:val="005E2CAB"/>
    <w:rsid w:val="005E2E12"/>
    <w:rsid w:val="005E605B"/>
    <w:rsid w:val="005F1F26"/>
    <w:rsid w:val="005F2AAE"/>
    <w:rsid w:val="005F3003"/>
    <w:rsid w:val="005F3DB7"/>
    <w:rsid w:val="005F5716"/>
    <w:rsid w:val="005F654D"/>
    <w:rsid w:val="005F66B5"/>
    <w:rsid w:val="00600B66"/>
    <w:rsid w:val="00603A29"/>
    <w:rsid w:val="0060660F"/>
    <w:rsid w:val="00606F9A"/>
    <w:rsid w:val="00607217"/>
    <w:rsid w:val="00607974"/>
    <w:rsid w:val="00613BB7"/>
    <w:rsid w:val="00613F86"/>
    <w:rsid w:val="00614A8B"/>
    <w:rsid w:val="006209C3"/>
    <w:rsid w:val="00620A48"/>
    <w:rsid w:val="00624502"/>
    <w:rsid w:val="00624FB8"/>
    <w:rsid w:val="00627C88"/>
    <w:rsid w:val="006309C1"/>
    <w:rsid w:val="006323BE"/>
    <w:rsid w:val="0063626C"/>
    <w:rsid w:val="006367A4"/>
    <w:rsid w:val="0063712D"/>
    <w:rsid w:val="00640629"/>
    <w:rsid w:val="006408EE"/>
    <w:rsid w:val="00643C25"/>
    <w:rsid w:val="006449FF"/>
    <w:rsid w:val="00644D8A"/>
    <w:rsid w:val="00644FFE"/>
    <w:rsid w:val="0065059D"/>
    <w:rsid w:val="00650F93"/>
    <w:rsid w:val="00651C76"/>
    <w:rsid w:val="0065271F"/>
    <w:rsid w:val="0065448A"/>
    <w:rsid w:val="006610E9"/>
    <w:rsid w:val="00661B98"/>
    <w:rsid w:val="00663070"/>
    <w:rsid w:val="00663EB8"/>
    <w:rsid w:val="00664F02"/>
    <w:rsid w:val="00665E1E"/>
    <w:rsid w:val="006703F1"/>
    <w:rsid w:val="00670823"/>
    <w:rsid w:val="00670B6A"/>
    <w:rsid w:val="00671F08"/>
    <w:rsid w:val="00674C1D"/>
    <w:rsid w:val="006758DA"/>
    <w:rsid w:val="00676EFB"/>
    <w:rsid w:val="0067714D"/>
    <w:rsid w:val="00681BB2"/>
    <w:rsid w:val="00682084"/>
    <w:rsid w:val="006839B4"/>
    <w:rsid w:val="00683F90"/>
    <w:rsid w:val="00683FA3"/>
    <w:rsid w:val="00684490"/>
    <w:rsid w:val="00685C24"/>
    <w:rsid w:val="0068604D"/>
    <w:rsid w:val="00691C49"/>
    <w:rsid w:val="00693C68"/>
    <w:rsid w:val="006953AB"/>
    <w:rsid w:val="00696B4F"/>
    <w:rsid w:val="006A1251"/>
    <w:rsid w:val="006A1465"/>
    <w:rsid w:val="006A2091"/>
    <w:rsid w:val="006A2DD2"/>
    <w:rsid w:val="006A5045"/>
    <w:rsid w:val="006A51DB"/>
    <w:rsid w:val="006A7465"/>
    <w:rsid w:val="006B0A76"/>
    <w:rsid w:val="006B0C86"/>
    <w:rsid w:val="006B1C6F"/>
    <w:rsid w:val="006B323F"/>
    <w:rsid w:val="006B35D6"/>
    <w:rsid w:val="006B4A95"/>
    <w:rsid w:val="006B4ADD"/>
    <w:rsid w:val="006B5E64"/>
    <w:rsid w:val="006B63EE"/>
    <w:rsid w:val="006B6462"/>
    <w:rsid w:val="006B6F03"/>
    <w:rsid w:val="006B71FA"/>
    <w:rsid w:val="006B778C"/>
    <w:rsid w:val="006B7EAD"/>
    <w:rsid w:val="006C152D"/>
    <w:rsid w:val="006C196F"/>
    <w:rsid w:val="006C25C0"/>
    <w:rsid w:val="006C26C4"/>
    <w:rsid w:val="006C2E69"/>
    <w:rsid w:val="006C45F3"/>
    <w:rsid w:val="006C63A4"/>
    <w:rsid w:val="006C6461"/>
    <w:rsid w:val="006C6C25"/>
    <w:rsid w:val="006C720E"/>
    <w:rsid w:val="006D3807"/>
    <w:rsid w:val="006D3CB7"/>
    <w:rsid w:val="006D48B8"/>
    <w:rsid w:val="006D4D41"/>
    <w:rsid w:val="006D59A1"/>
    <w:rsid w:val="006D5B2D"/>
    <w:rsid w:val="006D60D3"/>
    <w:rsid w:val="006D611E"/>
    <w:rsid w:val="006D62CF"/>
    <w:rsid w:val="006D66B6"/>
    <w:rsid w:val="006D71F9"/>
    <w:rsid w:val="006E04FD"/>
    <w:rsid w:val="006E12D4"/>
    <w:rsid w:val="006E16B9"/>
    <w:rsid w:val="006E24F7"/>
    <w:rsid w:val="006E2BDC"/>
    <w:rsid w:val="006E5447"/>
    <w:rsid w:val="006F5892"/>
    <w:rsid w:val="007012FF"/>
    <w:rsid w:val="00701F40"/>
    <w:rsid w:val="007027C7"/>
    <w:rsid w:val="0070285F"/>
    <w:rsid w:val="00703453"/>
    <w:rsid w:val="00704B41"/>
    <w:rsid w:val="00705026"/>
    <w:rsid w:val="00705245"/>
    <w:rsid w:val="00705A30"/>
    <w:rsid w:val="007105C0"/>
    <w:rsid w:val="0071261E"/>
    <w:rsid w:val="0071278A"/>
    <w:rsid w:val="00712B6E"/>
    <w:rsid w:val="007172AE"/>
    <w:rsid w:val="00717598"/>
    <w:rsid w:val="007216AE"/>
    <w:rsid w:val="00723859"/>
    <w:rsid w:val="00723C60"/>
    <w:rsid w:val="00723FB7"/>
    <w:rsid w:val="007302AB"/>
    <w:rsid w:val="00732418"/>
    <w:rsid w:val="007331BF"/>
    <w:rsid w:val="00737AD9"/>
    <w:rsid w:val="00737E0D"/>
    <w:rsid w:val="007419CD"/>
    <w:rsid w:val="0074311F"/>
    <w:rsid w:val="00744DF0"/>
    <w:rsid w:val="00745159"/>
    <w:rsid w:val="007502E7"/>
    <w:rsid w:val="007506C1"/>
    <w:rsid w:val="00755FB5"/>
    <w:rsid w:val="007608B6"/>
    <w:rsid w:val="00764E1A"/>
    <w:rsid w:val="0076523C"/>
    <w:rsid w:val="00765CAD"/>
    <w:rsid w:val="00765EB1"/>
    <w:rsid w:val="007662E7"/>
    <w:rsid w:val="00767E4E"/>
    <w:rsid w:val="00770823"/>
    <w:rsid w:val="00781031"/>
    <w:rsid w:val="007818FB"/>
    <w:rsid w:val="00782B67"/>
    <w:rsid w:val="00784D8A"/>
    <w:rsid w:val="00791684"/>
    <w:rsid w:val="00797A64"/>
    <w:rsid w:val="00797F82"/>
    <w:rsid w:val="007A1201"/>
    <w:rsid w:val="007A376E"/>
    <w:rsid w:val="007A6C48"/>
    <w:rsid w:val="007B263D"/>
    <w:rsid w:val="007B3141"/>
    <w:rsid w:val="007B6961"/>
    <w:rsid w:val="007C0DC6"/>
    <w:rsid w:val="007C205D"/>
    <w:rsid w:val="007C478A"/>
    <w:rsid w:val="007C4B5C"/>
    <w:rsid w:val="007D11D5"/>
    <w:rsid w:val="007D1436"/>
    <w:rsid w:val="007D3FF7"/>
    <w:rsid w:val="007D463C"/>
    <w:rsid w:val="007D4B18"/>
    <w:rsid w:val="007E043B"/>
    <w:rsid w:val="007E23C8"/>
    <w:rsid w:val="007E3FA9"/>
    <w:rsid w:val="007E436A"/>
    <w:rsid w:val="007E6499"/>
    <w:rsid w:val="007F30DD"/>
    <w:rsid w:val="007F5E75"/>
    <w:rsid w:val="007F68D3"/>
    <w:rsid w:val="008000E5"/>
    <w:rsid w:val="0080336C"/>
    <w:rsid w:val="008034D3"/>
    <w:rsid w:val="00807A30"/>
    <w:rsid w:val="008141FB"/>
    <w:rsid w:val="00820785"/>
    <w:rsid w:val="0082124B"/>
    <w:rsid w:val="0082647D"/>
    <w:rsid w:val="008266BB"/>
    <w:rsid w:val="00826EDE"/>
    <w:rsid w:val="00827D02"/>
    <w:rsid w:val="008302E3"/>
    <w:rsid w:val="008308AF"/>
    <w:rsid w:val="00830A05"/>
    <w:rsid w:val="00833016"/>
    <w:rsid w:val="00833026"/>
    <w:rsid w:val="0083325E"/>
    <w:rsid w:val="00840DA8"/>
    <w:rsid w:val="008418EA"/>
    <w:rsid w:val="00841AFF"/>
    <w:rsid w:val="00846814"/>
    <w:rsid w:val="008469D0"/>
    <w:rsid w:val="00851345"/>
    <w:rsid w:val="008517FA"/>
    <w:rsid w:val="00852008"/>
    <w:rsid w:val="00853F7F"/>
    <w:rsid w:val="0085494C"/>
    <w:rsid w:val="008573C0"/>
    <w:rsid w:val="0086057F"/>
    <w:rsid w:val="00863F28"/>
    <w:rsid w:val="008644F0"/>
    <w:rsid w:val="00865834"/>
    <w:rsid w:val="008669D1"/>
    <w:rsid w:val="008720A2"/>
    <w:rsid w:val="00872AA9"/>
    <w:rsid w:val="00872D3B"/>
    <w:rsid w:val="00874713"/>
    <w:rsid w:val="0087494B"/>
    <w:rsid w:val="00876F83"/>
    <w:rsid w:val="00877277"/>
    <w:rsid w:val="00880FCF"/>
    <w:rsid w:val="00886E0E"/>
    <w:rsid w:val="00890290"/>
    <w:rsid w:val="00890BD4"/>
    <w:rsid w:val="008917E3"/>
    <w:rsid w:val="008917F3"/>
    <w:rsid w:val="008919FF"/>
    <w:rsid w:val="00891BF9"/>
    <w:rsid w:val="008972D2"/>
    <w:rsid w:val="008974AD"/>
    <w:rsid w:val="008A06A7"/>
    <w:rsid w:val="008A1BBB"/>
    <w:rsid w:val="008A2F91"/>
    <w:rsid w:val="008A3256"/>
    <w:rsid w:val="008A3A8F"/>
    <w:rsid w:val="008B3436"/>
    <w:rsid w:val="008B3B6C"/>
    <w:rsid w:val="008B4F91"/>
    <w:rsid w:val="008B60A6"/>
    <w:rsid w:val="008C0B9F"/>
    <w:rsid w:val="008C32D7"/>
    <w:rsid w:val="008C3A16"/>
    <w:rsid w:val="008C4029"/>
    <w:rsid w:val="008C54BB"/>
    <w:rsid w:val="008D04BA"/>
    <w:rsid w:val="008D2AB2"/>
    <w:rsid w:val="008D3D9E"/>
    <w:rsid w:val="008D5017"/>
    <w:rsid w:val="008D78C7"/>
    <w:rsid w:val="008E22A3"/>
    <w:rsid w:val="008E26FA"/>
    <w:rsid w:val="008E2A16"/>
    <w:rsid w:val="008E2F3A"/>
    <w:rsid w:val="008E35E4"/>
    <w:rsid w:val="008E5DC3"/>
    <w:rsid w:val="008E77FC"/>
    <w:rsid w:val="008E7D06"/>
    <w:rsid w:val="008F0FBA"/>
    <w:rsid w:val="008F46F5"/>
    <w:rsid w:val="008F6D88"/>
    <w:rsid w:val="00902743"/>
    <w:rsid w:val="0090286E"/>
    <w:rsid w:val="00904C35"/>
    <w:rsid w:val="00906852"/>
    <w:rsid w:val="00907463"/>
    <w:rsid w:val="00910044"/>
    <w:rsid w:val="009137ED"/>
    <w:rsid w:val="00913DB5"/>
    <w:rsid w:val="00922AD2"/>
    <w:rsid w:val="00925E0C"/>
    <w:rsid w:val="00931288"/>
    <w:rsid w:val="00932A26"/>
    <w:rsid w:val="009358F4"/>
    <w:rsid w:val="00935EE7"/>
    <w:rsid w:val="0093708C"/>
    <w:rsid w:val="00937323"/>
    <w:rsid w:val="00942D4F"/>
    <w:rsid w:val="009434CD"/>
    <w:rsid w:val="00943A9F"/>
    <w:rsid w:val="00945A3E"/>
    <w:rsid w:val="00946732"/>
    <w:rsid w:val="0095398B"/>
    <w:rsid w:val="00957FC2"/>
    <w:rsid w:val="00960296"/>
    <w:rsid w:val="00961199"/>
    <w:rsid w:val="00962A62"/>
    <w:rsid w:val="0096718C"/>
    <w:rsid w:val="009755E8"/>
    <w:rsid w:val="00976712"/>
    <w:rsid w:val="00977DEC"/>
    <w:rsid w:val="00982D8C"/>
    <w:rsid w:val="0098423C"/>
    <w:rsid w:val="009844C6"/>
    <w:rsid w:val="00984FA1"/>
    <w:rsid w:val="00985786"/>
    <w:rsid w:val="009860D3"/>
    <w:rsid w:val="0098719B"/>
    <w:rsid w:val="00993DC2"/>
    <w:rsid w:val="00994ACC"/>
    <w:rsid w:val="009962D9"/>
    <w:rsid w:val="009A275E"/>
    <w:rsid w:val="009A3823"/>
    <w:rsid w:val="009A5AF5"/>
    <w:rsid w:val="009B034F"/>
    <w:rsid w:val="009B047C"/>
    <w:rsid w:val="009B0D41"/>
    <w:rsid w:val="009B4B2C"/>
    <w:rsid w:val="009B6287"/>
    <w:rsid w:val="009B6F25"/>
    <w:rsid w:val="009B7732"/>
    <w:rsid w:val="009B7BF4"/>
    <w:rsid w:val="009C1C18"/>
    <w:rsid w:val="009C1C6A"/>
    <w:rsid w:val="009C398F"/>
    <w:rsid w:val="009C3E7C"/>
    <w:rsid w:val="009C461F"/>
    <w:rsid w:val="009C4B08"/>
    <w:rsid w:val="009C6057"/>
    <w:rsid w:val="009C72C0"/>
    <w:rsid w:val="009D050B"/>
    <w:rsid w:val="009D23A4"/>
    <w:rsid w:val="009D403E"/>
    <w:rsid w:val="009D45D2"/>
    <w:rsid w:val="009D64C4"/>
    <w:rsid w:val="009D67FE"/>
    <w:rsid w:val="009D6F15"/>
    <w:rsid w:val="009E26F0"/>
    <w:rsid w:val="009E36AE"/>
    <w:rsid w:val="009E73D9"/>
    <w:rsid w:val="009E740A"/>
    <w:rsid w:val="009F0FD8"/>
    <w:rsid w:val="009F30C1"/>
    <w:rsid w:val="009F4361"/>
    <w:rsid w:val="009F5EB5"/>
    <w:rsid w:val="009F6551"/>
    <w:rsid w:val="009F692B"/>
    <w:rsid w:val="00A01FEC"/>
    <w:rsid w:val="00A0222A"/>
    <w:rsid w:val="00A02458"/>
    <w:rsid w:val="00A0661B"/>
    <w:rsid w:val="00A06BA9"/>
    <w:rsid w:val="00A06C98"/>
    <w:rsid w:val="00A0766A"/>
    <w:rsid w:val="00A07794"/>
    <w:rsid w:val="00A10C26"/>
    <w:rsid w:val="00A12280"/>
    <w:rsid w:val="00A13BF8"/>
    <w:rsid w:val="00A14E8B"/>
    <w:rsid w:val="00A16A04"/>
    <w:rsid w:val="00A20603"/>
    <w:rsid w:val="00A20F20"/>
    <w:rsid w:val="00A3048E"/>
    <w:rsid w:val="00A30574"/>
    <w:rsid w:val="00A31A90"/>
    <w:rsid w:val="00A31B33"/>
    <w:rsid w:val="00A34C31"/>
    <w:rsid w:val="00A34D5F"/>
    <w:rsid w:val="00A354D1"/>
    <w:rsid w:val="00A41724"/>
    <w:rsid w:val="00A431C4"/>
    <w:rsid w:val="00A4394E"/>
    <w:rsid w:val="00A43BD5"/>
    <w:rsid w:val="00A4618B"/>
    <w:rsid w:val="00A4799F"/>
    <w:rsid w:val="00A512C8"/>
    <w:rsid w:val="00A51B0E"/>
    <w:rsid w:val="00A51C8B"/>
    <w:rsid w:val="00A51EA7"/>
    <w:rsid w:val="00A52D22"/>
    <w:rsid w:val="00A538D4"/>
    <w:rsid w:val="00A5507C"/>
    <w:rsid w:val="00A550BC"/>
    <w:rsid w:val="00A56794"/>
    <w:rsid w:val="00A57145"/>
    <w:rsid w:val="00A616EF"/>
    <w:rsid w:val="00A64E18"/>
    <w:rsid w:val="00A6678F"/>
    <w:rsid w:val="00A6787E"/>
    <w:rsid w:val="00A703C2"/>
    <w:rsid w:val="00A71558"/>
    <w:rsid w:val="00A7290F"/>
    <w:rsid w:val="00A74EA6"/>
    <w:rsid w:val="00A7589B"/>
    <w:rsid w:val="00A75BBF"/>
    <w:rsid w:val="00A82337"/>
    <w:rsid w:val="00A912D0"/>
    <w:rsid w:val="00A91CCC"/>
    <w:rsid w:val="00A92612"/>
    <w:rsid w:val="00A9676C"/>
    <w:rsid w:val="00A97BB9"/>
    <w:rsid w:val="00AA0685"/>
    <w:rsid w:val="00AA7B66"/>
    <w:rsid w:val="00AB097D"/>
    <w:rsid w:val="00AB3366"/>
    <w:rsid w:val="00AB466B"/>
    <w:rsid w:val="00AB5044"/>
    <w:rsid w:val="00AB568B"/>
    <w:rsid w:val="00AB6DAA"/>
    <w:rsid w:val="00AC1E8C"/>
    <w:rsid w:val="00AC2389"/>
    <w:rsid w:val="00AC43F9"/>
    <w:rsid w:val="00AC46E3"/>
    <w:rsid w:val="00AC4826"/>
    <w:rsid w:val="00AC6728"/>
    <w:rsid w:val="00AC7C00"/>
    <w:rsid w:val="00AD152B"/>
    <w:rsid w:val="00AD19A1"/>
    <w:rsid w:val="00AD1D57"/>
    <w:rsid w:val="00AD3FC0"/>
    <w:rsid w:val="00AD5B98"/>
    <w:rsid w:val="00AD5D03"/>
    <w:rsid w:val="00AD6281"/>
    <w:rsid w:val="00AD6420"/>
    <w:rsid w:val="00AD7101"/>
    <w:rsid w:val="00AE158E"/>
    <w:rsid w:val="00AE7551"/>
    <w:rsid w:val="00AF2BC3"/>
    <w:rsid w:val="00AF359E"/>
    <w:rsid w:val="00AF78E9"/>
    <w:rsid w:val="00B00B23"/>
    <w:rsid w:val="00B012A5"/>
    <w:rsid w:val="00B050D4"/>
    <w:rsid w:val="00B05290"/>
    <w:rsid w:val="00B05D1F"/>
    <w:rsid w:val="00B063F2"/>
    <w:rsid w:val="00B1022D"/>
    <w:rsid w:val="00B10DF3"/>
    <w:rsid w:val="00B1441B"/>
    <w:rsid w:val="00B177D7"/>
    <w:rsid w:val="00B2213D"/>
    <w:rsid w:val="00B248C8"/>
    <w:rsid w:val="00B24F14"/>
    <w:rsid w:val="00B253E7"/>
    <w:rsid w:val="00B27098"/>
    <w:rsid w:val="00B30015"/>
    <w:rsid w:val="00B31FAD"/>
    <w:rsid w:val="00B32F9F"/>
    <w:rsid w:val="00B34EC3"/>
    <w:rsid w:val="00B367CA"/>
    <w:rsid w:val="00B431A2"/>
    <w:rsid w:val="00B43440"/>
    <w:rsid w:val="00B43746"/>
    <w:rsid w:val="00B454DD"/>
    <w:rsid w:val="00B47073"/>
    <w:rsid w:val="00B50A7F"/>
    <w:rsid w:val="00B52A98"/>
    <w:rsid w:val="00B5316C"/>
    <w:rsid w:val="00B5426B"/>
    <w:rsid w:val="00B559E3"/>
    <w:rsid w:val="00B55EAC"/>
    <w:rsid w:val="00B618E2"/>
    <w:rsid w:val="00B62C06"/>
    <w:rsid w:val="00B7050B"/>
    <w:rsid w:val="00B70C1C"/>
    <w:rsid w:val="00B71D2F"/>
    <w:rsid w:val="00B72CE3"/>
    <w:rsid w:val="00B74044"/>
    <w:rsid w:val="00B74D67"/>
    <w:rsid w:val="00B811E8"/>
    <w:rsid w:val="00B86179"/>
    <w:rsid w:val="00B87468"/>
    <w:rsid w:val="00B90697"/>
    <w:rsid w:val="00B93687"/>
    <w:rsid w:val="00B93B86"/>
    <w:rsid w:val="00B93F27"/>
    <w:rsid w:val="00B956EA"/>
    <w:rsid w:val="00BA120F"/>
    <w:rsid w:val="00BA260B"/>
    <w:rsid w:val="00BA4E87"/>
    <w:rsid w:val="00BB035D"/>
    <w:rsid w:val="00BB0B57"/>
    <w:rsid w:val="00BB11CC"/>
    <w:rsid w:val="00BB127F"/>
    <w:rsid w:val="00BB3AA9"/>
    <w:rsid w:val="00BB3B43"/>
    <w:rsid w:val="00BB586A"/>
    <w:rsid w:val="00BB5984"/>
    <w:rsid w:val="00BB6487"/>
    <w:rsid w:val="00BB76AC"/>
    <w:rsid w:val="00BC0821"/>
    <w:rsid w:val="00BC2C91"/>
    <w:rsid w:val="00BC4125"/>
    <w:rsid w:val="00BC62A0"/>
    <w:rsid w:val="00BD0B24"/>
    <w:rsid w:val="00BD699D"/>
    <w:rsid w:val="00BD7489"/>
    <w:rsid w:val="00BD76C3"/>
    <w:rsid w:val="00BE010B"/>
    <w:rsid w:val="00BE3DB9"/>
    <w:rsid w:val="00BE768F"/>
    <w:rsid w:val="00BF0FA0"/>
    <w:rsid w:val="00BF1312"/>
    <w:rsid w:val="00BF373D"/>
    <w:rsid w:val="00BF5260"/>
    <w:rsid w:val="00BF55C6"/>
    <w:rsid w:val="00BF7777"/>
    <w:rsid w:val="00BF7937"/>
    <w:rsid w:val="00C04305"/>
    <w:rsid w:val="00C068A0"/>
    <w:rsid w:val="00C07630"/>
    <w:rsid w:val="00C07DBE"/>
    <w:rsid w:val="00C130A1"/>
    <w:rsid w:val="00C1644A"/>
    <w:rsid w:val="00C17952"/>
    <w:rsid w:val="00C217A3"/>
    <w:rsid w:val="00C21DD6"/>
    <w:rsid w:val="00C27CB1"/>
    <w:rsid w:val="00C303E5"/>
    <w:rsid w:val="00C308D2"/>
    <w:rsid w:val="00C324BC"/>
    <w:rsid w:val="00C35460"/>
    <w:rsid w:val="00C37033"/>
    <w:rsid w:val="00C428D7"/>
    <w:rsid w:val="00C43195"/>
    <w:rsid w:val="00C433F5"/>
    <w:rsid w:val="00C43D4C"/>
    <w:rsid w:val="00C4422C"/>
    <w:rsid w:val="00C50A9C"/>
    <w:rsid w:val="00C51BB3"/>
    <w:rsid w:val="00C5240F"/>
    <w:rsid w:val="00C528C4"/>
    <w:rsid w:val="00C52E8D"/>
    <w:rsid w:val="00C5312E"/>
    <w:rsid w:val="00C5429E"/>
    <w:rsid w:val="00C54F59"/>
    <w:rsid w:val="00C552EA"/>
    <w:rsid w:val="00C56BF7"/>
    <w:rsid w:val="00C57BF8"/>
    <w:rsid w:val="00C60243"/>
    <w:rsid w:val="00C603C3"/>
    <w:rsid w:val="00C617FD"/>
    <w:rsid w:val="00C66020"/>
    <w:rsid w:val="00C662F8"/>
    <w:rsid w:val="00C70FDA"/>
    <w:rsid w:val="00C7159A"/>
    <w:rsid w:val="00C72C81"/>
    <w:rsid w:val="00C74519"/>
    <w:rsid w:val="00C74D23"/>
    <w:rsid w:val="00C76C6D"/>
    <w:rsid w:val="00C77218"/>
    <w:rsid w:val="00C803CB"/>
    <w:rsid w:val="00C80A40"/>
    <w:rsid w:val="00C82804"/>
    <w:rsid w:val="00C841AA"/>
    <w:rsid w:val="00C84A69"/>
    <w:rsid w:val="00C84D4B"/>
    <w:rsid w:val="00C86539"/>
    <w:rsid w:val="00C95851"/>
    <w:rsid w:val="00C95E92"/>
    <w:rsid w:val="00C9623E"/>
    <w:rsid w:val="00C96779"/>
    <w:rsid w:val="00C974BD"/>
    <w:rsid w:val="00CA067C"/>
    <w:rsid w:val="00CA52A8"/>
    <w:rsid w:val="00CA70D0"/>
    <w:rsid w:val="00CB167C"/>
    <w:rsid w:val="00CB3409"/>
    <w:rsid w:val="00CB6E52"/>
    <w:rsid w:val="00CC0A38"/>
    <w:rsid w:val="00CC1027"/>
    <w:rsid w:val="00CC1266"/>
    <w:rsid w:val="00CC3651"/>
    <w:rsid w:val="00CC376D"/>
    <w:rsid w:val="00CC3869"/>
    <w:rsid w:val="00CC3F57"/>
    <w:rsid w:val="00CC4807"/>
    <w:rsid w:val="00CC61CB"/>
    <w:rsid w:val="00CD0B6C"/>
    <w:rsid w:val="00CD39BE"/>
    <w:rsid w:val="00CD3CE2"/>
    <w:rsid w:val="00CD48A7"/>
    <w:rsid w:val="00CD4BE3"/>
    <w:rsid w:val="00CD4F00"/>
    <w:rsid w:val="00CD54CA"/>
    <w:rsid w:val="00CE2453"/>
    <w:rsid w:val="00CE245D"/>
    <w:rsid w:val="00CE2D39"/>
    <w:rsid w:val="00CE391A"/>
    <w:rsid w:val="00CE3CCA"/>
    <w:rsid w:val="00CE5B53"/>
    <w:rsid w:val="00CE6CD0"/>
    <w:rsid w:val="00CF043A"/>
    <w:rsid w:val="00CF1A84"/>
    <w:rsid w:val="00CF4355"/>
    <w:rsid w:val="00CF4701"/>
    <w:rsid w:val="00CF5D6B"/>
    <w:rsid w:val="00CF7EF8"/>
    <w:rsid w:val="00D0110B"/>
    <w:rsid w:val="00D0303D"/>
    <w:rsid w:val="00D04773"/>
    <w:rsid w:val="00D04C59"/>
    <w:rsid w:val="00D106D8"/>
    <w:rsid w:val="00D11C55"/>
    <w:rsid w:val="00D11DCB"/>
    <w:rsid w:val="00D12A3F"/>
    <w:rsid w:val="00D13151"/>
    <w:rsid w:val="00D135F5"/>
    <w:rsid w:val="00D139D2"/>
    <w:rsid w:val="00D13BFB"/>
    <w:rsid w:val="00D1524F"/>
    <w:rsid w:val="00D153A0"/>
    <w:rsid w:val="00D1547C"/>
    <w:rsid w:val="00D1685D"/>
    <w:rsid w:val="00D2466B"/>
    <w:rsid w:val="00D2609F"/>
    <w:rsid w:val="00D26A43"/>
    <w:rsid w:val="00D323C7"/>
    <w:rsid w:val="00D33E2C"/>
    <w:rsid w:val="00D344FE"/>
    <w:rsid w:val="00D422D3"/>
    <w:rsid w:val="00D43694"/>
    <w:rsid w:val="00D4379E"/>
    <w:rsid w:val="00D4485C"/>
    <w:rsid w:val="00D4496B"/>
    <w:rsid w:val="00D45523"/>
    <w:rsid w:val="00D4569E"/>
    <w:rsid w:val="00D45E07"/>
    <w:rsid w:val="00D46C32"/>
    <w:rsid w:val="00D5032B"/>
    <w:rsid w:val="00D52D9E"/>
    <w:rsid w:val="00D5683E"/>
    <w:rsid w:val="00D57BE8"/>
    <w:rsid w:val="00D57E28"/>
    <w:rsid w:val="00D601EB"/>
    <w:rsid w:val="00D61E08"/>
    <w:rsid w:val="00D64193"/>
    <w:rsid w:val="00D674B9"/>
    <w:rsid w:val="00D675EA"/>
    <w:rsid w:val="00D705BF"/>
    <w:rsid w:val="00D70A4D"/>
    <w:rsid w:val="00D76097"/>
    <w:rsid w:val="00D76954"/>
    <w:rsid w:val="00D76E82"/>
    <w:rsid w:val="00D7757C"/>
    <w:rsid w:val="00D77A4A"/>
    <w:rsid w:val="00D811C4"/>
    <w:rsid w:val="00D816A1"/>
    <w:rsid w:val="00D81770"/>
    <w:rsid w:val="00D818D2"/>
    <w:rsid w:val="00D82B0A"/>
    <w:rsid w:val="00D87B89"/>
    <w:rsid w:val="00D904BB"/>
    <w:rsid w:val="00D942E9"/>
    <w:rsid w:val="00DA0855"/>
    <w:rsid w:val="00DA1958"/>
    <w:rsid w:val="00DA23DF"/>
    <w:rsid w:val="00DA5B71"/>
    <w:rsid w:val="00DA6837"/>
    <w:rsid w:val="00DB68F9"/>
    <w:rsid w:val="00DB7305"/>
    <w:rsid w:val="00DB7DAA"/>
    <w:rsid w:val="00DC12AE"/>
    <w:rsid w:val="00DC3988"/>
    <w:rsid w:val="00DC4581"/>
    <w:rsid w:val="00DC4B82"/>
    <w:rsid w:val="00DC5BE2"/>
    <w:rsid w:val="00DC79D2"/>
    <w:rsid w:val="00DD0CA5"/>
    <w:rsid w:val="00DD101F"/>
    <w:rsid w:val="00DD4631"/>
    <w:rsid w:val="00DD5AD4"/>
    <w:rsid w:val="00DD78E6"/>
    <w:rsid w:val="00DE2593"/>
    <w:rsid w:val="00DE34AA"/>
    <w:rsid w:val="00DE3DDD"/>
    <w:rsid w:val="00DE548E"/>
    <w:rsid w:val="00DE61DF"/>
    <w:rsid w:val="00DE6559"/>
    <w:rsid w:val="00DF1858"/>
    <w:rsid w:val="00DF3111"/>
    <w:rsid w:val="00DF31B6"/>
    <w:rsid w:val="00DF3CCC"/>
    <w:rsid w:val="00DF45DE"/>
    <w:rsid w:val="00DF5685"/>
    <w:rsid w:val="00DF7A33"/>
    <w:rsid w:val="00DF7DEA"/>
    <w:rsid w:val="00E00AE5"/>
    <w:rsid w:val="00E0499D"/>
    <w:rsid w:val="00E079CD"/>
    <w:rsid w:val="00E13C88"/>
    <w:rsid w:val="00E14ABB"/>
    <w:rsid w:val="00E163B2"/>
    <w:rsid w:val="00E178F6"/>
    <w:rsid w:val="00E23A8F"/>
    <w:rsid w:val="00E2609F"/>
    <w:rsid w:val="00E30184"/>
    <w:rsid w:val="00E32026"/>
    <w:rsid w:val="00E326E5"/>
    <w:rsid w:val="00E33214"/>
    <w:rsid w:val="00E339E8"/>
    <w:rsid w:val="00E34C0A"/>
    <w:rsid w:val="00E35DC5"/>
    <w:rsid w:val="00E36737"/>
    <w:rsid w:val="00E374E5"/>
    <w:rsid w:val="00E37C1F"/>
    <w:rsid w:val="00E40CE5"/>
    <w:rsid w:val="00E42678"/>
    <w:rsid w:val="00E464F7"/>
    <w:rsid w:val="00E5150F"/>
    <w:rsid w:val="00E52824"/>
    <w:rsid w:val="00E5339D"/>
    <w:rsid w:val="00E53684"/>
    <w:rsid w:val="00E54492"/>
    <w:rsid w:val="00E54842"/>
    <w:rsid w:val="00E5664F"/>
    <w:rsid w:val="00E62F73"/>
    <w:rsid w:val="00E652D0"/>
    <w:rsid w:val="00E713D8"/>
    <w:rsid w:val="00E71AAF"/>
    <w:rsid w:val="00E72F0C"/>
    <w:rsid w:val="00E74CAF"/>
    <w:rsid w:val="00E74DF1"/>
    <w:rsid w:val="00E8062C"/>
    <w:rsid w:val="00E83570"/>
    <w:rsid w:val="00E838C6"/>
    <w:rsid w:val="00E85736"/>
    <w:rsid w:val="00E85DAA"/>
    <w:rsid w:val="00E9219B"/>
    <w:rsid w:val="00E9240E"/>
    <w:rsid w:val="00E95BC0"/>
    <w:rsid w:val="00E974F6"/>
    <w:rsid w:val="00EA09B9"/>
    <w:rsid w:val="00EA1D0A"/>
    <w:rsid w:val="00EA5B66"/>
    <w:rsid w:val="00EA76B3"/>
    <w:rsid w:val="00EA7C2D"/>
    <w:rsid w:val="00EB37CF"/>
    <w:rsid w:val="00EB3F25"/>
    <w:rsid w:val="00EB74C8"/>
    <w:rsid w:val="00EC1E2B"/>
    <w:rsid w:val="00EC45D9"/>
    <w:rsid w:val="00EC4C94"/>
    <w:rsid w:val="00EC7320"/>
    <w:rsid w:val="00ED22C5"/>
    <w:rsid w:val="00ED24CF"/>
    <w:rsid w:val="00ED3538"/>
    <w:rsid w:val="00ED5094"/>
    <w:rsid w:val="00ED5867"/>
    <w:rsid w:val="00ED7021"/>
    <w:rsid w:val="00EE076F"/>
    <w:rsid w:val="00EE11FF"/>
    <w:rsid w:val="00EE597A"/>
    <w:rsid w:val="00EE755F"/>
    <w:rsid w:val="00EF219F"/>
    <w:rsid w:val="00EF4EC2"/>
    <w:rsid w:val="00EF544A"/>
    <w:rsid w:val="00EF7286"/>
    <w:rsid w:val="00F03364"/>
    <w:rsid w:val="00F04938"/>
    <w:rsid w:val="00F04B5A"/>
    <w:rsid w:val="00F05B26"/>
    <w:rsid w:val="00F0620B"/>
    <w:rsid w:val="00F06710"/>
    <w:rsid w:val="00F06FBA"/>
    <w:rsid w:val="00F10374"/>
    <w:rsid w:val="00F1080B"/>
    <w:rsid w:val="00F12BF7"/>
    <w:rsid w:val="00F12DE9"/>
    <w:rsid w:val="00F20592"/>
    <w:rsid w:val="00F20F86"/>
    <w:rsid w:val="00F2237C"/>
    <w:rsid w:val="00F22905"/>
    <w:rsid w:val="00F24160"/>
    <w:rsid w:val="00F30D3C"/>
    <w:rsid w:val="00F31DD4"/>
    <w:rsid w:val="00F32A81"/>
    <w:rsid w:val="00F33A5F"/>
    <w:rsid w:val="00F355FE"/>
    <w:rsid w:val="00F359D4"/>
    <w:rsid w:val="00F37402"/>
    <w:rsid w:val="00F40604"/>
    <w:rsid w:val="00F42A04"/>
    <w:rsid w:val="00F44FA1"/>
    <w:rsid w:val="00F46412"/>
    <w:rsid w:val="00F473C9"/>
    <w:rsid w:val="00F4749C"/>
    <w:rsid w:val="00F50E54"/>
    <w:rsid w:val="00F524DD"/>
    <w:rsid w:val="00F52E7D"/>
    <w:rsid w:val="00F5344C"/>
    <w:rsid w:val="00F55A18"/>
    <w:rsid w:val="00F63861"/>
    <w:rsid w:val="00F64FD1"/>
    <w:rsid w:val="00F66D68"/>
    <w:rsid w:val="00F679D6"/>
    <w:rsid w:val="00F727EB"/>
    <w:rsid w:val="00F73661"/>
    <w:rsid w:val="00F75464"/>
    <w:rsid w:val="00F80C3A"/>
    <w:rsid w:val="00F80D61"/>
    <w:rsid w:val="00F81EAF"/>
    <w:rsid w:val="00F85D65"/>
    <w:rsid w:val="00F85DFA"/>
    <w:rsid w:val="00F875CA"/>
    <w:rsid w:val="00F90F4E"/>
    <w:rsid w:val="00F91275"/>
    <w:rsid w:val="00F920EC"/>
    <w:rsid w:val="00F94B93"/>
    <w:rsid w:val="00F9515F"/>
    <w:rsid w:val="00F95594"/>
    <w:rsid w:val="00F95B39"/>
    <w:rsid w:val="00FA20AD"/>
    <w:rsid w:val="00FA6C56"/>
    <w:rsid w:val="00FA715A"/>
    <w:rsid w:val="00FA7BE2"/>
    <w:rsid w:val="00FA7D76"/>
    <w:rsid w:val="00FB393B"/>
    <w:rsid w:val="00FB47FB"/>
    <w:rsid w:val="00FB4A63"/>
    <w:rsid w:val="00FB53A5"/>
    <w:rsid w:val="00FC045C"/>
    <w:rsid w:val="00FC0519"/>
    <w:rsid w:val="00FC12A8"/>
    <w:rsid w:val="00FC381C"/>
    <w:rsid w:val="00FC38D8"/>
    <w:rsid w:val="00FC483C"/>
    <w:rsid w:val="00FC50B8"/>
    <w:rsid w:val="00FC6E1E"/>
    <w:rsid w:val="00FC7093"/>
    <w:rsid w:val="00FD19C3"/>
    <w:rsid w:val="00FD222F"/>
    <w:rsid w:val="00FD3D1F"/>
    <w:rsid w:val="00FD4D66"/>
    <w:rsid w:val="00FD6261"/>
    <w:rsid w:val="00FE2155"/>
    <w:rsid w:val="00FE2554"/>
    <w:rsid w:val="00FE4726"/>
    <w:rsid w:val="00FE495A"/>
    <w:rsid w:val="00FE7F02"/>
    <w:rsid w:val="00FF22CF"/>
    <w:rsid w:val="00FF2993"/>
    <w:rsid w:val="00FF2CBF"/>
    <w:rsid w:val="00FF3C7A"/>
    <w:rsid w:val="00FF52BF"/>
    <w:rsid w:val="00FF6146"/>
    <w:rsid w:val="00FF66ED"/>
    <w:rsid w:val="00FF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59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38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2385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2385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C428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428D7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428D7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55585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52D22"/>
    <w:pPr>
      <w:spacing w:before="100" w:beforeAutospacing="1" w:after="100" w:afterAutospacing="1"/>
    </w:pPr>
  </w:style>
  <w:style w:type="character" w:styleId="SubtleEmphasis">
    <w:name w:val="Subtle Emphasis"/>
    <w:basedOn w:val="DefaultParagraphFont"/>
    <w:uiPriority w:val="99"/>
    <w:qFormat/>
    <w:rsid w:val="004F3C93"/>
    <w:rPr>
      <w:rFonts w:cs="Times New Roman"/>
      <w:i/>
      <w:iCs/>
      <w:color w:val="404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ednichenko2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18</Pages>
  <Words>2706</Words>
  <Characters>15426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danceva</cp:lastModifiedBy>
  <cp:revision>15</cp:revision>
  <cp:lastPrinted>2019-05-08T07:35:00Z</cp:lastPrinted>
  <dcterms:created xsi:type="dcterms:W3CDTF">2020-04-23T14:16:00Z</dcterms:created>
  <dcterms:modified xsi:type="dcterms:W3CDTF">2021-05-26T09:21:00Z</dcterms:modified>
</cp:coreProperties>
</file>